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E8F55" w14:textId="1A6FAF5F" w:rsidR="00FA36C2" w:rsidRPr="009D1BCE" w:rsidRDefault="00FA36C2" w:rsidP="009D1BCE">
      <w:pPr>
        <w:jc w:val="center"/>
        <w:rPr>
          <w:b/>
          <w:sz w:val="28"/>
          <w:szCs w:val="28"/>
        </w:rPr>
      </w:pPr>
    </w:p>
    <w:p w14:paraId="0957ACD9" w14:textId="43B7B0DC" w:rsidR="009D1BCE" w:rsidRPr="009D1BCE" w:rsidRDefault="009D1BCE" w:rsidP="009D1BCE">
      <w:pPr>
        <w:jc w:val="center"/>
        <w:rPr>
          <w:b/>
          <w:sz w:val="28"/>
          <w:szCs w:val="28"/>
        </w:rPr>
      </w:pPr>
      <w:r w:rsidRPr="009D1BCE">
        <w:rPr>
          <w:b/>
          <w:sz w:val="28"/>
          <w:szCs w:val="28"/>
        </w:rPr>
        <w:t>Connectivity Enexis</w:t>
      </w:r>
    </w:p>
    <w:p w14:paraId="7908B34C" w14:textId="79B6D3FA" w:rsidR="009D1BCE" w:rsidRPr="009D1BCE" w:rsidRDefault="009D1BCE" w:rsidP="009D1BCE">
      <w:pPr>
        <w:jc w:val="center"/>
        <w:rPr>
          <w:b/>
          <w:sz w:val="28"/>
          <w:szCs w:val="28"/>
        </w:rPr>
      </w:pPr>
    </w:p>
    <w:p w14:paraId="75EF1687" w14:textId="4C25E739" w:rsidR="009D1BCE" w:rsidRPr="009D1BCE" w:rsidRDefault="009D1BCE" w:rsidP="009D1BCE">
      <w:pPr>
        <w:jc w:val="center"/>
        <w:rPr>
          <w:b/>
          <w:sz w:val="28"/>
          <w:szCs w:val="28"/>
        </w:rPr>
      </w:pPr>
      <w:r w:rsidRPr="009D1BCE">
        <w:rPr>
          <w:b/>
          <w:sz w:val="28"/>
          <w:szCs w:val="28"/>
        </w:rPr>
        <w:t>ROK Bijlage 10</w:t>
      </w:r>
    </w:p>
    <w:p w14:paraId="652453BD" w14:textId="688426FE" w:rsidR="009D1BCE" w:rsidRPr="009D1BCE" w:rsidRDefault="009D1BCE" w:rsidP="009D1BCE">
      <w:pPr>
        <w:jc w:val="center"/>
        <w:rPr>
          <w:b/>
          <w:sz w:val="28"/>
          <w:szCs w:val="28"/>
        </w:rPr>
      </w:pPr>
    </w:p>
    <w:p w14:paraId="30D8C6CD" w14:textId="3FAF261E" w:rsidR="009D1BCE" w:rsidRPr="009D1BCE" w:rsidRDefault="009D1BCE" w:rsidP="009D1BCE">
      <w:pPr>
        <w:jc w:val="center"/>
        <w:rPr>
          <w:b/>
          <w:sz w:val="28"/>
          <w:szCs w:val="28"/>
        </w:rPr>
      </w:pPr>
      <w:r w:rsidRPr="009D1BCE">
        <w:rPr>
          <w:b/>
          <w:sz w:val="28"/>
          <w:szCs w:val="28"/>
        </w:rPr>
        <w:t>Ultieme Moedergarantie</w:t>
      </w:r>
    </w:p>
    <w:p w14:paraId="66F7A24D" w14:textId="77777777" w:rsidR="009D1BCE" w:rsidRPr="009D1BCE" w:rsidRDefault="009D1BCE" w:rsidP="009D1BCE">
      <w:pPr>
        <w:jc w:val="center"/>
        <w:rPr>
          <w:b/>
          <w:sz w:val="28"/>
          <w:szCs w:val="28"/>
        </w:rPr>
      </w:pPr>
    </w:p>
    <w:p w14:paraId="757E8F56" w14:textId="77777777" w:rsidR="0061352B" w:rsidRPr="009D1BCE" w:rsidRDefault="0061352B" w:rsidP="009D1BCE">
      <w:pPr>
        <w:jc w:val="center"/>
        <w:rPr>
          <w:b/>
          <w:sz w:val="28"/>
          <w:szCs w:val="28"/>
        </w:rPr>
      </w:pPr>
    </w:p>
    <w:p w14:paraId="757E8F57" w14:textId="77777777" w:rsidR="002173AA" w:rsidRPr="00D93A27" w:rsidRDefault="00FA36C2" w:rsidP="004A61A5">
      <w:pPr>
        <w:pBdr>
          <w:bottom w:val="single" w:sz="6" w:space="1" w:color="auto"/>
        </w:pBdr>
        <w:spacing w:after="120"/>
        <w:rPr>
          <w:sz w:val="32"/>
          <w:szCs w:val="32"/>
        </w:rPr>
      </w:pPr>
      <w:r w:rsidRPr="00D93A27">
        <w:br w:type="page"/>
      </w:r>
      <w:r w:rsidR="001776ED" w:rsidRPr="00D93A27">
        <w:rPr>
          <w:sz w:val="32"/>
          <w:szCs w:val="32"/>
        </w:rPr>
        <w:lastRenderedPageBreak/>
        <w:t>I</w:t>
      </w:r>
      <w:r w:rsidR="002173AA" w:rsidRPr="00D93A27">
        <w:rPr>
          <w:sz w:val="32"/>
          <w:szCs w:val="32"/>
        </w:rPr>
        <w:t>nhoud</w:t>
      </w:r>
    </w:p>
    <w:bookmarkStart w:id="0" w:name="toc"/>
    <w:bookmarkEnd w:id="0"/>
    <w:p w14:paraId="0B21D6DC" w14:textId="491017F5" w:rsidR="00A53C3B" w:rsidRDefault="00C24E06">
      <w:pPr>
        <w:pStyle w:val="Inhopg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D93A27">
        <w:fldChar w:fldCharType="begin"/>
      </w:r>
      <w:r w:rsidR="00B06C45" w:rsidRPr="00D93A27">
        <w:instrText xml:space="preserve"> TOC \o "1-4" \h \z \u </w:instrText>
      </w:r>
      <w:r w:rsidRPr="00D93A27">
        <w:fldChar w:fldCharType="separate"/>
      </w:r>
      <w:hyperlink w:anchor="_Toc481064305" w:history="1">
        <w:r w:rsidR="00A53C3B" w:rsidRPr="008E5327">
          <w:rPr>
            <w:rStyle w:val="Hyperlink"/>
            <w:noProof/>
          </w:rPr>
          <w:t>1</w:t>
        </w:r>
        <w:r w:rsidR="00A53C3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A53C3B" w:rsidRPr="008E5327">
          <w:rPr>
            <w:rStyle w:val="Hyperlink"/>
            <w:noProof/>
          </w:rPr>
          <w:t>Inleiding</w:t>
        </w:r>
        <w:r w:rsidR="00A53C3B">
          <w:rPr>
            <w:noProof/>
            <w:webHidden/>
          </w:rPr>
          <w:tab/>
        </w:r>
        <w:r w:rsidR="00A53C3B">
          <w:rPr>
            <w:noProof/>
            <w:webHidden/>
          </w:rPr>
          <w:fldChar w:fldCharType="begin"/>
        </w:r>
        <w:r w:rsidR="00A53C3B">
          <w:rPr>
            <w:noProof/>
            <w:webHidden/>
          </w:rPr>
          <w:instrText xml:space="preserve"> PAGEREF _Toc481064305 \h </w:instrText>
        </w:r>
        <w:r w:rsidR="00A53C3B">
          <w:rPr>
            <w:noProof/>
            <w:webHidden/>
          </w:rPr>
        </w:r>
        <w:r w:rsidR="00A53C3B">
          <w:rPr>
            <w:noProof/>
            <w:webHidden/>
          </w:rPr>
          <w:fldChar w:fldCharType="separate"/>
        </w:r>
        <w:r w:rsidR="00A53C3B">
          <w:rPr>
            <w:noProof/>
            <w:webHidden/>
          </w:rPr>
          <w:t>3</w:t>
        </w:r>
        <w:r w:rsidR="00A53C3B">
          <w:rPr>
            <w:noProof/>
            <w:webHidden/>
          </w:rPr>
          <w:fldChar w:fldCharType="end"/>
        </w:r>
      </w:hyperlink>
    </w:p>
    <w:p w14:paraId="2C3C7829" w14:textId="623290F0" w:rsidR="00A53C3B" w:rsidRDefault="00053B29">
      <w:pPr>
        <w:pStyle w:val="Inhopg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481064306" w:history="1">
        <w:r w:rsidR="00A53C3B" w:rsidRPr="008E5327">
          <w:rPr>
            <w:rStyle w:val="Hyperlink"/>
            <w:noProof/>
          </w:rPr>
          <w:t>2</w:t>
        </w:r>
        <w:r w:rsidR="00A53C3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A53C3B" w:rsidRPr="008E5327">
          <w:rPr>
            <w:rStyle w:val="Hyperlink"/>
            <w:noProof/>
          </w:rPr>
          <w:t>Garantstelling Moedermaatschappij</w:t>
        </w:r>
        <w:r w:rsidR="00A53C3B">
          <w:rPr>
            <w:noProof/>
            <w:webHidden/>
          </w:rPr>
          <w:tab/>
        </w:r>
        <w:r w:rsidR="00A53C3B">
          <w:rPr>
            <w:noProof/>
            <w:webHidden/>
          </w:rPr>
          <w:fldChar w:fldCharType="begin"/>
        </w:r>
        <w:r w:rsidR="00A53C3B">
          <w:rPr>
            <w:noProof/>
            <w:webHidden/>
          </w:rPr>
          <w:instrText xml:space="preserve"> PAGEREF _Toc481064306 \h </w:instrText>
        </w:r>
        <w:r w:rsidR="00A53C3B">
          <w:rPr>
            <w:noProof/>
            <w:webHidden/>
          </w:rPr>
        </w:r>
        <w:r w:rsidR="00A53C3B">
          <w:rPr>
            <w:noProof/>
            <w:webHidden/>
          </w:rPr>
          <w:fldChar w:fldCharType="separate"/>
        </w:r>
        <w:r w:rsidR="00A53C3B">
          <w:rPr>
            <w:noProof/>
            <w:webHidden/>
          </w:rPr>
          <w:t>4</w:t>
        </w:r>
        <w:r w:rsidR="00A53C3B">
          <w:rPr>
            <w:noProof/>
            <w:webHidden/>
          </w:rPr>
          <w:fldChar w:fldCharType="end"/>
        </w:r>
      </w:hyperlink>
    </w:p>
    <w:p w14:paraId="757E8F81" w14:textId="1728967C" w:rsidR="001816D8" w:rsidRPr="00D93A27" w:rsidRDefault="00C24E06" w:rsidP="001816D8">
      <w:pPr>
        <w:pStyle w:val="Inhopg2"/>
        <w:tabs>
          <w:tab w:val="right" w:pos="8645"/>
        </w:tabs>
        <w:ind w:left="0"/>
        <w:rPr>
          <w:rFonts w:cs="Verdana"/>
          <w:b/>
          <w:bCs/>
          <w:u w:val="single"/>
        </w:rPr>
      </w:pPr>
      <w:r w:rsidRPr="00D93A27">
        <w:fldChar w:fldCharType="end"/>
      </w:r>
    </w:p>
    <w:p w14:paraId="757E8F82" w14:textId="77777777" w:rsidR="001816D8" w:rsidRPr="00D93A27" w:rsidRDefault="001816D8" w:rsidP="004A61A5">
      <w:pPr>
        <w:tabs>
          <w:tab w:val="left" w:pos="-566"/>
          <w:tab w:val="left" w:pos="0"/>
          <w:tab w:val="left" w:pos="569"/>
          <w:tab w:val="left" w:pos="1136"/>
          <w:tab w:val="left" w:pos="1704"/>
          <w:tab w:val="left" w:pos="2272"/>
          <w:tab w:val="left" w:pos="2839"/>
          <w:tab w:val="left" w:pos="3407"/>
          <w:tab w:val="left" w:pos="3974"/>
          <w:tab w:val="left" w:pos="4542"/>
          <w:tab w:val="left" w:pos="5110"/>
          <w:tab w:val="left" w:pos="5677"/>
          <w:tab w:val="left" w:pos="6245"/>
          <w:tab w:val="left" w:pos="6812"/>
          <w:tab w:val="left" w:pos="7380"/>
          <w:tab w:val="left" w:pos="8222"/>
          <w:tab w:val="left" w:pos="8364"/>
          <w:tab w:val="left" w:pos="9083"/>
          <w:tab w:val="left" w:pos="9650"/>
        </w:tabs>
        <w:rPr>
          <w:rFonts w:cs="Verdana"/>
          <w:b/>
          <w:bCs/>
          <w:u w:val="single"/>
        </w:rPr>
      </w:pPr>
    </w:p>
    <w:p w14:paraId="757E8F9A" w14:textId="6CCF4CF1" w:rsidR="00CE2B0C" w:rsidRPr="00D93A27" w:rsidRDefault="007959F1" w:rsidP="00CF07F2">
      <w:pPr>
        <w:pStyle w:val="Kop1"/>
        <w:rPr>
          <w:lang w:val="nl-NL"/>
        </w:rPr>
      </w:pPr>
      <w:bookmarkStart w:id="1" w:name="bodytext"/>
      <w:bookmarkStart w:id="2" w:name="_Toc481064305"/>
      <w:bookmarkEnd w:id="1"/>
      <w:r w:rsidRPr="00CF07F2">
        <w:lastRenderedPageBreak/>
        <w:t>Inleiding</w:t>
      </w:r>
      <w:bookmarkEnd w:id="2"/>
    </w:p>
    <w:p w14:paraId="757E8F9B" w14:textId="77777777" w:rsidR="00717CF1" w:rsidRPr="00D93A27" w:rsidRDefault="00717CF1" w:rsidP="00744C62">
      <w:pPr>
        <w:rPr>
          <w:b/>
        </w:rPr>
      </w:pPr>
      <w:bookmarkStart w:id="3" w:name="_Toc221434684"/>
    </w:p>
    <w:p w14:paraId="757E8F9C" w14:textId="77777777" w:rsidR="007E7DDC" w:rsidRPr="00D93A27" w:rsidRDefault="007E7DDC" w:rsidP="00744C62">
      <w:pPr>
        <w:rPr>
          <w:b/>
        </w:rPr>
      </w:pPr>
      <w:r w:rsidRPr="00D93A27">
        <w:rPr>
          <w:b/>
        </w:rPr>
        <w:t>Versiebeheer</w:t>
      </w:r>
      <w:bookmarkEnd w:id="3"/>
    </w:p>
    <w:p w14:paraId="757E8F9D" w14:textId="77777777" w:rsidR="00B06C45" w:rsidRPr="00D93A27" w:rsidRDefault="00B06C45" w:rsidP="00744C62">
      <w:bookmarkStart w:id="4" w:name="_Toc220476716"/>
      <w:bookmarkStart w:id="5" w:name="_Toc224636207"/>
      <w:bookmarkStart w:id="6" w:name="_Toc204759786"/>
      <w:bookmarkStart w:id="7" w:name="_Toc204768183"/>
    </w:p>
    <w:tbl>
      <w:tblPr>
        <w:tblW w:w="8897" w:type="dxa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1649"/>
        <w:gridCol w:w="1649"/>
        <w:gridCol w:w="1650"/>
        <w:gridCol w:w="3949"/>
      </w:tblGrid>
      <w:tr w:rsidR="00472CB2" w:rsidRPr="00D93A27" w14:paraId="757E8FA2" w14:textId="77777777" w:rsidTr="00D17CFC">
        <w:trPr>
          <w:trHeight w:val="300"/>
        </w:trPr>
        <w:tc>
          <w:tcPr>
            <w:tcW w:w="16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14:paraId="757E8F9E" w14:textId="77777777" w:rsidR="00472CB2" w:rsidRPr="00D93A27" w:rsidRDefault="00472CB2" w:rsidP="004A61A5">
            <w:pPr>
              <w:rPr>
                <w:b/>
                <w:bCs/>
                <w:color w:val="4F81BD"/>
                <w:sz w:val="14"/>
                <w:szCs w:val="19"/>
              </w:rPr>
            </w:pPr>
            <w:r w:rsidRPr="00D93A27">
              <w:rPr>
                <w:b/>
                <w:bCs/>
                <w:color w:val="4F81BD"/>
                <w:sz w:val="14"/>
                <w:szCs w:val="19"/>
              </w:rPr>
              <w:t>Versie</w:t>
            </w:r>
          </w:p>
        </w:tc>
        <w:tc>
          <w:tcPr>
            <w:tcW w:w="16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14:paraId="757E8F9F" w14:textId="77777777" w:rsidR="00472CB2" w:rsidRPr="00D93A27" w:rsidRDefault="00472CB2" w:rsidP="004A61A5">
            <w:pPr>
              <w:rPr>
                <w:b/>
                <w:bCs/>
                <w:color w:val="4F81BD"/>
                <w:sz w:val="14"/>
                <w:szCs w:val="19"/>
              </w:rPr>
            </w:pPr>
            <w:r w:rsidRPr="00D93A27">
              <w:rPr>
                <w:b/>
                <w:bCs/>
                <w:color w:val="4F81BD"/>
                <w:sz w:val="14"/>
                <w:szCs w:val="19"/>
              </w:rPr>
              <w:t>Datum</w:t>
            </w:r>
          </w:p>
        </w:tc>
        <w:tc>
          <w:tcPr>
            <w:tcW w:w="165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14:paraId="757E8FA0" w14:textId="77777777" w:rsidR="00472CB2" w:rsidRPr="00D93A27" w:rsidRDefault="00472CB2" w:rsidP="004A61A5">
            <w:pPr>
              <w:rPr>
                <w:b/>
                <w:bCs/>
                <w:color w:val="4F81BD"/>
                <w:sz w:val="14"/>
                <w:szCs w:val="19"/>
              </w:rPr>
            </w:pPr>
            <w:r w:rsidRPr="00D93A27">
              <w:rPr>
                <w:b/>
                <w:bCs/>
                <w:color w:val="4F81BD"/>
                <w:sz w:val="14"/>
                <w:szCs w:val="19"/>
              </w:rPr>
              <w:t>Naam</w:t>
            </w:r>
          </w:p>
        </w:tc>
        <w:tc>
          <w:tcPr>
            <w:tcW w:w="39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14:paraId="757E8FA1" w14:textId="77777777" w:rsidR="00472CB2" w:rsidRPr="00D93A27" w:rsidRDefault="00472CB2" w:rsidP="004A61A5">
            <w:pPr>
              <w:rPr>
                <w:b/>
                <w:bCs/>
                <w:color w:val="4F81BD"/>
                <w:sz w:val="14"/>
                <w:szCs w:val="19"/>
              </w:rPr>
            </w:pPr>
            <w:r w:rsidRPr="00D93A27">
              <w:rPr>
                <w:b/>
                <w:bCs/>
                <w:color w:val="4F81BD"/>
                <w:sz w:val="14"/>
                <w:szCs w:val="19"/>
              </w:rPr>
              <w:t>Wijzigingen</w:t>
            </w:r>
          </w:p>
        </w:tc>
      </w:tr>
      <w:tr w:rsidR="00587E5D" w:rsidRPr="00D93A27" w14:paraId="757E8FA7" w14:textId="77777777" w:rsidTr="00D17CFC">
        <w:trPr>
          <w:trHeight w:val="285"/>
        </w:trPr>
        <w:tc>
          <w:tcPr>
            <w:tcW w:w="1649" w:type="dxa"/>
            <w:tcBorders>
              <w:left w:val="nil"/>
              <w:right w:val="nil"/>
            </w:tcBorders>
            <w:shd w:val="clear" w:color="auto" w:fill="D3DFEE"/>
          </w:tcPr>
          <w:p w14:paraId="757E8FA3" w14:textId="641AEE52" w:rsidR="00587E5D" w:rsidRPr="00D93A27" w:rsidRDefault="00587E5D" w:rsidP="00587E5D">
            <w:pPr>
              <w:rPr>
                <w:bCs/>
                <w:color w:val="4F81BD"/>
                <w:sz w:val="14"/>
                <w:szCs w:val="19"/>
              </w:rPr>
            </w:pPr>
            <w:r w:rsidRPr="009A5F9D">
              <w:rPr>
                <w:bCs/>
                <w:color w:val="4F81BD"/>
                <w:sz w:val="14"/>
                <w:szCs w:val="19"/>
              </w:rPr>
              <w:t>1.0</w:t>
            </w:r>
            <w:r w:rsidR="00A53C3B">
              <w:rPr>
                <w:bCs/>
                <w:color w:val="4F81BD"/>
                <w:sz w:val="14"/>
                <w:szCs w:val="19"/>
              </w:rPr>
              <w:t>1</w:t>
            </w: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D3DFEE"/>
          </w:tcPr>
          <w:p w14:paraId="757E8FA4" w14:textId="5B28E788" w:rsidR="00587E5D" w:rsidRPr="00D93A27" w:rsidRDefault="00B74043" w:rsidP="00587E5D">
            <w:pPr>
              <w:rPr>
                <w:color w:val="4F81BD"/>
                <w:sz w:val="14"/>
                <w:szCs w:val="19"/>
              </w:rPr>
            </w:pPr>
            <w:r>
              <w:rPr>
                <w:color w:val="4F81BD"/>
                <w:sz w:val="14"/>
                <w:szCs w:val="19"/>
              </w:rPr>
              <w:t>April 2017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D3DFEE"/>
          </w:tcPr>
          <w:p w14:paraId="757E8FA5" w14:textId="7A4D38BD" w:rsidR="00587E5D" w:rsidRPr="00D93A27" w:rsidRDefault="00587E5D" w:rsidP="00587E5D">
            <w:pPr>
              <w:rPr>
                <w:color w:val="4F81BD"/>
                <w:sz w:val="14"/>
                <w:szCs w:val="19"/>
              </w:rPr>
            </w:pPr>
            <w:r w:rsidRPr="009A5F9D">
              <w:rPr>
                <w:color w:val="4F81BD"/>
                <w:sz w:val="14"/>
                <w:szCs w:val="19"/>
              </w:rPr>
              <w:t xml:space="preserve">Enexis </w:t>
            </w:r>
          </w:p>
        </w:tc>
        <w:tc>
          <w:tcPr>
            <w:tcW w:w="3949" w:type="dxa"/>
            <w:tcBorders>
              <w:left w:val="nil"/>
              <w:right w:val="nil"/>
            </w:tcBorders>
            <w:shd w:val="clear" w:color="auto" w:fill="D3DFEE"/>
          </w:tcPr>
          <w:p w14:paraId="757E8FA6" w14:textId="7F86A65D" w:rsidR="00587E5D" w:rsidRPr="00D93A27" w:rsidRDefault="00587E5D" w:rsidP="00587E5D">
            <w:pPr>
              <w:rPr>
                <w:color w:val="4F81BD"/>
                <w:sz w:val="14"/>
                <w:szCs w:val="19"/>
              </w:rPr>
            </w:pPr>
            <w:r>
              <w:rPr>
                <w:color w:val="4F81BD"/>
                <w:sz w:val="14"/>
                <w:szCs w:val="19"/>
              </w:rPr>
              <w:t>Versie meegezonden met RFP</w:t>
            </w:r>
          </w:p>
        </w:tc>
      </w:tr>
      <w:tr w:rsidR="00472CB2" w:rsidRPr="00BB62A8" w14:paraId="757E8FAC" w14:textId="77777777" w:rsidTr="00BB62A8">
        <w:trPr>
          <w:trHeight w:val="291"/>
        </w:trPr>
        <w:tc>
          <w:tcPr>
            <w:tcW w:w="1649" w:type="dxa"/>
          </w:tcPr>
          <w:p w14:paraId="757E8FA8" w14:textId="4DA77AFB" w:rsidR="00472CB2" w:rsidRPr="00D93A27" w:rsidRDefault="00472CB2" w:rsidP="004A61A5">
            <w:pPr>
              <w:rPr>
                <w:bCs/>
                <w:color w:val="4F81BD"/>
                <w:sz w:val="14"/>
                <w:szCs w:val="19"/>
              </w:rPr>
            </w:pPr>
          </w:p>
        </w:tc>
        <w:tc>
          <w:tcPr>
            <w:tcW w:w="1649" w:type="dxa"/>
          </w:tcPr>
          <w:p w14:paraId="757E8FA9" w14:textId="6E6C5937" w:rsidR="00472CB2" w:rsidRPr="00BB62A8" w:rsidRDefault="00472CB2" w:rsidP="004A61A5">
            <w:pPr>
              <w:rPr>
                <w:bCs/>
                <w:color w:val="4F81BD"/>
                <w:sz w:val="14"/>
                <w:szCs w:val="19"/>
              </w:rPr>
            </w:pPr>
          </w:p>
        </w:tc>
        <w:tc>
          <w:tcPr>
            <w:tcW w:w="1650" w:type="dxa"/>
          </w:tcPr>
          <w:p w14:paraId="757E8FAA" w14:textId="3D8D3D10" w:rsidR="00472CB2" w:rsidRPr="00BB62A8" w:rsidRDefault="00472CB2" w:rsidP="004A61A5">
            <w:pPr>
              <w:rPr>
                <w:bCs/>
                <w:color w:val="4F81BD"/>
                <w:sz w:val="14"/>
                <w:szCs w:val="19"/>
              </w:rPr>
            </w:pPr>
          </w:p>
        </w:tc>
        <w:tc>
          <w:tcPr>
            <w:tcW w:w="3949" w:type="dxa"/>
          </w:tcPr>
          <w:p w14:paraId="757E8FAB" w14:textId="37BBE000" w:rsidR="00472CB2" w:rsidRPr="00BB62A8" w:rsidRDefault="00472CB2" w:rsidP="004A61A5">
            <w:pPr>
              <w:rPr>
                <w:bCs/>
                <w:color w:val="4F81BD"/>
                <w:sz w:val="14"/>
                <w:szCs w:val="19"/>
              </w:rPr>
            </w:pPr>
          </w:p>
        </w:tc>
      </w:tr>
      <w:tr w:rsidR="00F70743" w:rsidRPr="00D93A27" w14:paraId="757E8FB1" w14:textId="77777777" w:rsidTr="001C02AA">
        <w:trPr>
          <w:trHeight w:val="285"/>
        </w:trPr>
        <w:tc>
          <w:tcPr>
            <w:tcW w:w="1649" w:type="dxa"/>
            <w:tcBorders>
              <w:left w:val="nil"/>
              <w:right w:val="nil"/>
            </w:tcBorders>
            <w:shd w:val="clear" w:color="auto" w:fill="D3DFEE"/>
          </w:tcPr>
          <w:p w14:paraId="757E8FAD" w14:textId="7ACBA4E1" w:rsidR="00F70743" w:rsidRPr="00D93A27" w:rsidRDefault="00F70743" w:rsidP="004A61A5">
            <w:pPr>
              <w:rPr>
                <w:bCs/>
                <w:color w:val="4F81BD"/>
                <w:sz w:val="14"/>
                <w:szCs w:val="19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D3DFEE"/>
          </w:tcPr>
          <w:p w14:paraId="757E8FAE" w14:textId="1FE3A207" w:rsidR="00F70743" w:rsidRPr="00D93A27" w:rsidRDefault="00F70743" w:rsidP="004A61A5">
            <w:pPr>
              <w:rPr>
                <w:color w:val="4F81BD"/>
                <w:sz w:val="14"/>
                <w:szCs w:val="19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D3DFEE"/>
          </w:tcPr>
          <w:p w14:paraId="757E8FAF" w14:textId="1E4A3518" w:rsidR="00F70743" w:rsidRPr="00D93A27" w:rsidRDefault="00F70743" w:rsidP="004A61A5">
            <w:pPr>
              <w:rPr>
                <w:color w:val="4F81BD"/>
                <w:sz w:val="14"/>
                <w:szCs w:val="19"/>
              </w:rPr>
            </w:pPr>
          </w:p>
        </w:tc>
        <w:tc>
          <w:tcPr>
            <w:tcW w:w="3949" w:type="dxa"/>
            <w:tcBorders>
              <w:left w:val="nil"/>
              <w:right w:val="nil"/>
            </w:tcBorders>
            <w:shd w:val="clear" w:color="auto" w:fill="D3DFEE"/>
          </w:tcPr>
          <w:p w14:paraId="757E8FB0" w14:textId="2D25CD85" w:rsidR="00F70743" w:rsidRPr="00D93A27" w:rsidRDefault="00F70743" w:rsidP="004A61A5">
            <w:pPr>
              <w:rPr>
                <w:color w:val="4F81BD"/>
                <w:sz w:val="14"/>
                <w:szCs w:val="19"/>
              </w:rPr>
            </w:pPr>
          </w:p>
        </w:tc>
      </w:tr>
      <w:tr w:rsidR="00F70743" w:rsidRPr="00D93A27" w14:paraId="757E8FB6" w14:textId="77777777" w:rsidTr="001C02AA">
        <w:trPr>
          <w:trHeight w:val="285"/>
        </w:trPr>
        <w:tc>
          <w:tcPr>
            <w:tcW w:w="1649" w:type="dxa"/>
          </w:tcPr>
          <w:p w14:paraId="757E8FB2" w14:textId="3608560C" w:rsidR="00F70743" w:rsidRPr="00D93A27" w:rsidRDefault="00F70743" w:rsidP="004A61A5">
            <w:pPr>
              <w:rPr>
                <w:bCs/>
                <w:color w:val="4F81BD"/>
                <w:sz w:val="14"/>
                <w:szCs w:val="19"/>
              </w:rPr>
            </w:pPr>
          </w:p>
        </w:tc>
        <w:tc>
          <w:tcPr>
            <w:tcW w:w="1649" w:type="dxa"/>
          </w:tcPr>
          <w:p w14:paraId="757E8FB3" w14:textId="58D6730B" w:rsidR="00F70743" w:rsidRPr="00D93A27" w:rsidRDefault="00F70743" w:rsidP="004A61A5">
            <w:pPr>
              <w:rPr>
                <w:bCs/>
                <w:color w:val="4F81BD"/>
                <w:sz w:val="14"/>
                <w:szCs w:val="19"/>
              </w:rPr>
            </w:pPr>
          </w:p>
        </w:tc>
        <w:tc>
          <w:tcPr>
            <w:tcW w:w="1650" w:type="dxa"/>
          </w:tcPr>
          <w:p w14:paraId="757E8FB4" w14:textId="09032606" w:rsidR="00F70743" w:rsidRPr="00D93A27" w:rsidRDefault="00F70743" w:rsidP="004A61A5">
            <w:pPr>
              <w:rPr>
                <w:bCs/>
                <w:color w:val="4F81BD"/>
                <w:sz w:val="14"/>
                <w:szCs w:val="19"/>
              </w:rPr>
            </w:pPr>
          </w:p>
        </w:tc>
        <w:tc>
          <w:tcPr>
            <w:tcW w:w="3949" w:type="dxa"/>
          </w:tcPr>
          <w:p w14:paraId="757E8FB5" w14:textId="718150BC" w:rsidR="00F70743" w:rsidRPr="00D93A27" w:rsidRDefault="00F70743" w:rsidP="004A61A5">
            <w:pPr>
              <w:rPr>
                <w:bCs/>
                <w:color w:val="4F81BD"/>
                <w:sz w:val="14"/>
                <w:szCs w:val="19"/>
              </w:rPr>
            </w:pPr>
          </w:p>
        </w:tc>
      </w:tr>
      <w:tr w:rsidR="00472CB2" w:rsidRPr="00D93A27" w14:paraId="757E8FBB" w14:textId="77777777" w:rsidTr="00D17CFC">
        <w:trPr>
          <w:trHeight w:val="285"/>
        </w:trPr>
        <w:tc>
          <w:tcPr>
            <w:tcW w:w="1649" w:type="dxa"/>
            <w:tcBorders>
              <w:left w:val="nil"/>
              <w:right w:val="nil"/>
            </w:tcBorders>
            <w:shd w:val="clear" w:color="auto" w:fill="D3DFEE"/>
          </w:tcPr>
          <w:p w14:paraId="757E8FB7" w14:textId="28E10551" w:rsidR="00472CB2" w:rsidRPr="00D93A27" w:rsidRDefault="00472CB2" w:rsidP="004A61A5">
            <w:pPr>
              <w:rPr>
                <w:bCs/>
                <w:color w:val="4F81BD"/>
                <w:sz w:val="14"/>
                <w:szCs w:val="19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D3DFEE"/>
          </w:tcPr>
          <w:p w14:paraId="757E8FB8" w14:textId="639366F1" w:rsidR="00472CB2" w:rsidRPr="00D93A27" w:rsidRDefault="00472CB2" w:rsidP="004A61A5">
            <w:pPr>
              <w:rPr>
                <w:color w:val="4F81BD"/>
                <w:sz w:val="14"/>
                <w:szCs w:val="19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D3DFEE"/>
          </w:tcPr>
          <w:p w14:paraId="757E8FB9" w14:textId="582020B3" w:rsidR="00472CB2" w:rsidRPr="00D93A27" w:rsidRDefault="00472CB2" w:rsidP="004A61A5">
            <w:pPr>
              <w:rPr>
                <w:color w:val="4F81BD"/>
                <w:sz w:val="14"/>
                <w:szCs w:val="19"/>
              </w:rPr>
            </w:pPr>
          </w:p>
        </w:tc>
        <w:tc>
          <w:tcPr>
            <w:tcW w:w="3949" w:type="dxa"/>
            <w:tcBorders>
              <w:left w:val="nil"/>
              <w:right w:val="nil"/>
            </w:tcBorders>
            <w:shd w:val="clear" w:color="auto" w:fill="D3DFEE"/>
          </w:tcPr>
          <w:p w14:paraId="757E8FBA" w14:textId="78D9D728" w:rsidR="00472CB2" w:rsidRPr="00D93A27" w:rsidRDefault="00472CB2" w:rsidP="004A61A5">
            <w:pPr>
              <w:rPr>
                <w:color w:val="4F81BD"/>
                <w:sz w:val="14"/>
                <w:szCs w:val="19"/>
              </w:rPr>
            </w:pPr>
          </w:p>
        </w:tc>
      </w:tr>
      <w:tr w:rsidR="00472CB2" w:rsidRPr="00BB62A8" w14:paraId="757E8FC0" w14:textId="77777777" w:rsidTr="00D17CFC">
        <w:trPr>
          <w:trHeight w:val="285"/>
        </w:trPr>
        <w:tc>
          <w:tcPr>
            <w:tcW w:w="1649" w:type="dxa"/>
          </w:tcPr>
          <w:p w14:paraId="757E8FBC" w14:textId="411419F8" w:rsidR="00472CB2" w:rsidRPr="00BB62A8" w:rsidRDefault="00472CB2" w:rsidP="004A61A5">
            <w:pPr>
              <w:rPr>
                <w:bCs/>
                <w:color w:val="4F81BD"/>
                <w:sz w:val="14"/>
                <w:szCs w:val="19"/>
              </w:rPr>
            </w:pPr>
          </w:p>
        </w:tc>
        <w:tc>
          <w:tcPr>
            <w:tcW w:w="1649" w:type="dxa"/>
          </w:tcPr>
          <w:p w14:paraId="757E8FBD" w14:textId="0CE8265B" w:rsidR="00472CB2" w:rsidRPr="00BB62A8" w:rsidRDefault="00472CB2" w:rsidP="004A61A5">
            <w:pPr>
              <w:rPr>
                <w:color w:val="4F81BD"/>
                <w:sz w:val="14"/>
                <w:szCs w:val="19"/>
              </w:rPr>
            </w:pPr>
          </w:p>
        </w:tc>
        <w:tc>
          <w:tcPr>
            <w:tcW w:w="1650" w:type="dxa"/>
          </w:tcPr>
          <w:p w14:paraId="757E8FBE" w14:textId="1AD23280" w:rsidR="00472CB2" w:rsidRPr="00BB62A8" w:rsidRDefault="00472CB2" w:rsidP="004A61A5">
            <w:pPr>
              <w:rPr>
                <w:color w:val="4F81BD"/>
                <w:sz w:val="14"/>
                <w:szCs w:val="19"/>
              </w:rPr>
            </w:pPr>
          </w:p>
        </w:tc>
        <w:tc>
          <w:tcPr>
            <w:tcW w:w="3949" w:type="dxa"/>
          </w:tcPr>
          <w:p w14:paraId="757E8FBF" w14:textId="5B95BF21" w:rsidR="00472CB2" w:rsidRPr="00BB62A8" w:rsidRDefault="00472CB2" w:rsidP="004A61A5">
            <w:pPr>
              <w:rPr>
                <w:color w:val="4F81BD"/>
                <w:sz w:val="14"/>
                <w:szCs w:val="19"/>
              </w:rPr>
            </w:pPr>
          </w:p>
        </w:tc>
      </w:tr>
      <w:tr w:rsidR="008D03A5" w:rsidRPr="00D93A27" w14:paraId="757E8FC5" w14:textId="77777777" w:rsidTr="00BB62A8">
        <w:trPr>
          <w:trHeight w:val="281"/>
        </w:trPr>
        <w:tc>
          <w:tcPr>
            <w:tcW w:w="1649" w:type="dxa"/>
            <w:tcBorders>
              <w:left w:val="nil"/>
              <w:right w:val="nil"/>
            </w:tcBorders>
            <w:shd w:val="clear" w:color="auto" w:fill="D3DFEE"/>
          </w:tcPr>
          <w:p w14:paraId="757E8FC1" w14:textId="6382A284" w:rsidR="008D03A5" w:rsidRPr="00D93A27" w:rsidRDefault="008D03A5" w:rsidP="00BB62A8">
            <w:pPr>
              <w:rPr>
                <w:bCs/>
                <w:color w:val="4F81BD"/>
                <w:sz w:val="14"/>
                <w:szCs w:val="19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D3DFEE"/>
          </w:tcPr>
          <w:p w14:paraId="757E8FC2" w14:textId="0FFFCDB0" w:rsidR="008D03A5" w:rsidRPr="00D93A27" w:rsidRDefault="008D03A5" w:rsidP="00BB62A8">
            <w:pPr>
              <w:rPr>
                <w:color w:val="4F81BD"/>
                <w:sz w:val="14"/>
                <w:szCs w:val="19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D3DFEE"/>
          </w:tcPr>
          <w:p w14:paraId="757E8FC3" w14:textId="000D0EDC" w:rsidR="008D03A5" w:rsidRPr="00D93A27" w:rsidRDefault="008D03A5" w:rsidP="008D03A5">
            <w:pPr>
              <w:rPr>
                <w:color w:val="4F81BD"/>
                <w:sz w:val="14"/>
                <w:szCs w:val="19"/>
              </w:rPr>
            </w:pPr>
          </w:p>
        </w:tc>
        <w:tc>
          <w:tcPr>
            <w:tcW w:w="3949" w:type="dxa"/>
            <w:tcBorders>
              <w:left w:val="nil"/>
              <w:right w:val="nil"/>
            </w:tcBorders>
            <w:shd w:val="clear" w:color="auto" w:fill="D3DFEE"/>
          </w:tcPr>
          <w:p w14:paraId="757E8FC4" w14:textId="3B351FAD" w:rsidR="008D03A5" w:rsidRPr="00D93A27" w:rsidRDefault="008D03A5" w:rsidP="008D03A5">
            <w:pPr>
              <w:rPr>
                <w:color w:val="4F81BD"/>
                <w:sz w:val="14"/>
                <w:szCs w:val="19"/>
              </w:rPr>
            </w:pPr>
          </w:p>
        </w:tc>
      </w:tr>
      <w:tr w:rsidR="008D03A5" w:rsidRPr="00D93A27" w14:paraId="757E8FCA" w14:textId="77777777" w:rsidTr="00D17CFC">
        <w:trPr>
          <w:trHeight w:val="285"/>
        </w:trPr>
        <w:tc>
          <w:tcPr>
            <w:tcW w:w="1649" w:type="dxa"/>
          </w:tcPr>
          <w:p w14:paraId="757E8FC6" w14:textId="17824393" w:rsidR="008D03A5" w:rsidRDefault="008D03A5" w:rsidP="004A61A5">
            <w:pPr>
              <w:rPr>
                <w:b/>
                <w:bCs/>
                <w:color w:val="4F81BD"/>
                <w:sz w:val="14"/>
                <w:szCs w:val="19"/>
              </w:rPr>
            </w:pPr>
          </w:p>
        </w:tc>
        <w:tc>
          <w:tcPr>
            <w:tcW w:w="1649" w:type="dxa"/>
          </w:tcPr>
          <w:p w14:paraId="757E8FC7" w14:textId="475B6018" w:rsidR="008D03A5" w:rsidRDefault="008D03A5" w:rsidP="004A61A5">
            <w:pPr>
              <w:rPr>
                <w:color w:val="4F81BD"/>
                <w:sz w:val="14"/>
                <w:szCs w:val="19"/>
              </w:rPr>
            </w:pPr>
          </w:p>
        </w:tc>
        <w:tc>
          <w:tcPr>
            <w:tcW w:w="1650" w:type="dxa"/>
          </w:tcPr>
          <w:p w14:paraId="757E8FC8" w14:textId="4344F442" w:rsidR="008D03A5" w:rsidRDefault="008D03A5" w:rsidP="004A61A5">
            <w:pPr>
              <w:rPr>
                <w:color w:val="4F81BD"/>
                <w:sz w:val="14"/>
                <w:szCs w:val="19"/>
              </w:rPr>
            </w:pPr>
          </w:p>
        </w:tc>
        <w:tc>
          <w:tcPr>
            <w:tcW w:w="3949" w:type="dxa"/>
          </w:tcPr>
          <w:p w14:paraId="757E8FC9" w14:textId="25A197B0" w:rsidR="008D03A5" w:rsidRDefault="008D03A5" w:rsidP="004A61A5">
            <w:pPr>
              <w:rPr>
                <w:color w:val="4F81BD"/>
                <w:sz w:val="14"/>
                <w:szCs w:val="19"/>
              </w:rPr>
            </w:pPr>
          </w:p>
        </w:tc>
      </w:tr>
    </w:tbl>
    <w:p w14:paraId="757E8FCB" w14:textId="77777777" w:rsidR="00472CB2" w:rsidRPr="00D93A27" w:rsidRDefault="00472CB2" w:rsidP="004A61A5"/>
    <w:p w14:paraId="757E8FCC" w14:textId="77777777" w:rsidR="00375A01" w:rsidRPr="00D93A27" w:rsidRDefault="00375A01" w:rsidP="004A61A5">
      <w:pPr>
        <w:rPr>
          <w:b/>
        </w:rPr>
      </w:pPr>
      <w:r w:rsidRPr="00D93A27">
        <w:rPr>
          <w:b/>
        </w:rPr>
        <w:t>Documentbeheer</w:t>
      </w:r>
      <w:bookmarkEnd w:id="4"/>
      <w:r w:rsidRPr="00D93A27">
        <w:rPr>
          <w:b/>
        </w:rPr>
        <w:t xml:space="preserve"> en wijzigingen </w:t>
      </w:r>
      <w:bookmarkEnd w:id="5"/>
      <w:r w:rsidR="004B24D5" w:rsidRPr="00D93A27">
        <w:rPr>
          <w:b/>
        </w:rPr>
        <w:t>contractbijlage</w:t>
      </w:r>
    </w:p>
    <w:p w14:paraId="757E8FCD" w14:textId="77777777" w:rsidR="00375A01" w:rsidRPr="00D93A27" w:rsidRDefault="00375A01" w:rsidP="004A61A5">
      <w:r w:rsidRPr="00D93A27">
        <w:t xml:space="preserve">Indien aanpassingen doorgevoerd zijn, wordt het document voorzien van een nieuw versienummer, een aantekening in de versietabel, ondertekend en verspreid. Het eigendom van het document ligt bij </w:t>
      </w:r>
      <w:r w:rsidR="00E65433" w:rsidRPr="00D93A27">
        <w:t xml:space="preserve">Enexis </w:t>
      </w:r>
      <w:r w:rsidRPr="00D93A27">
        <w:t>en deze is als zodanig verantwoordelijk voor het onderhouden van dit document.</w:t>
      </w:r>
    </w:p>
    <w:p w14:paraId="757E8FCE" w14:textId="77777777" w:rsidR="00375A01" w:rsidRPr="00D93A27" w:rsidRDefault="00375A01" w:rsidP="004A61A5"/>
    <w:bookmarkEnd w:id="6"/>
    <w:bookmarkEnd w:id="7"/>
    <w:p w14:paraId="757E9060" w14:textId="108B8859" w:rsidR="009D5985" w:rsidRDefault="009D5985">
      <w:pPr>
        <w:jc w:val="left"/>
      </w:pPr>
      <w:r>
        <w:br w:type="page"/>
      </w:r>
    </w:p>
    <w:p w14:paraId="08296923" w14:textId="420C7B07" w:rsidR="009D5985" w:rsidRPr="009D5985" w:rsidRDefault="000D5EC4" w:rsidP="00CF07F2">
      <w:pPr>
        <w:pStyle w:val="Kop1"/>
      </w:pPr>
      <w:bookmarkStart w:id="8" w:name="_Toc481064306"/>
      <w:r>
        <w:lastRenderedPageBreak/>
        <w:t>Garantstelling Moedermaatschappij</w:t>
      </w:r>
      <w:bookmarkEnd w:id="8"/>
    </w:p>
    <w:p w14:paraId="37B322E1" w14:textId="77777777" w:rsidR="009D5985" w:rsidRPr="009D5985" w:rsidRDefault="009D5985" w:rsidP="009D5985"/>
    <w:p w14:paraId="6E4DF04C" w14:textId="57D077CC" w:rsidR="009D5985" w:rsidRPr="009D5985" w:rsidRDefault="000D5EC4" w:rsidP="009D5985">
      <w:r>
        <w:t>De ondergetekende</w:t>
      </w:r>
      <w:r w:rsidR="009D5985" w:rsidRPr="009D5985">
        <w:t>,</w:t>
      </w:r>
    </w:p>
    <w:p w14:paraId="3F08764A" w14:textId="77777777" w:rsidR="009D5985" w:rsidRPr="009D5985" w:rsidRDefault="009D5985" w:rsidP="009D5985"/>
    <w:p w14:paraId="42AED744" w14:textId="1265574C" w:rsidR="009D5985" w:rsidRPr="009D5985" w:rsidRDefault="009D5985" w:rsidP="009D5985">
      <w:r>
        <w:t>[</w:t>
      </w:r>
      <w:r w:rsidRPr="009D5985">
        <w:rPr>
          <w:highlight w:val="yellow"/>
        </w:rPr>
        <w:t>LEVERANCIER MOEDER</w:t>
      </w:r>
      <w:r>
        <w:t>]</w:t>
      </w:r>
      <w:r w:rsidRPr="009D5985">
        <w:t xml:space="preserve"> </w:t>
      </w:r>
      <w:r>
        <w:t>N.V., [</w:t>
      </w:r>
      <w:r w:rsidRPr="009D5985">
        <w:rPr>
          <w:highlight w:val="yellow"/>
        </w:rPr>
        <w:t>LOCATIE</w:t>
      </w:r>
      <w:r>
        <w:t>]</w:t>
      </w:r>
      <w:r w:rsidRPr="009D5985">
        <w:t xml:space="preserve">, hierbij rechtsgeldig vertegenwoordigd door de heer </w:t>
      </w:r>
      <w:r>
        <w:t>[</w:t>
      </w:r>
      <w:r w:rsidRPr="006C1FC9">
        <w:rPr>
          <w:highlight w:val="yellow"/>
        </w:rPr>
        <w:t>BESTUURDER</w:t>
      </w:r>
      <w:r>
        <w:t>]</w:t>
      </w:r>
      <w:r w:rsidRPr="009D5985">
        <w:t>, Voorzitter van de Raad van Bestuur.</w:t>
      </w:r>
    </w:p>
    <w:p w14:paraId="48851223" w14:textId="77777777" w:rsidR="009D5985" w:rsidRPr="009D5985" w:rsidRDefault="009D5985" w:rsidP="009D5985"/>
    <w:p w14:paraId="341598AA" w14:textId="77777777" w:rsidR="009D5985" w:rsidRPr="009D5985" w:rsidRDefault="009D5985" w:rsidP="009D5985">
      <w:r w:rsidRPr="009D5985">
        <w:t>IN AANMERKING NEMENDE</w:t>
      </w:r>
    </w:p>
    <w:p w14:paraId="3B8E8454" w14:textId="77777777" w:rsidR="009D5985" w:rsidRPr="009D5985" w:rsidRDefault="009D5985" w:rsidP="009D5985"/>
    <w:p w14:paraId="65776ACC" w14:textId="7CBC2833" w:rsidR="009D5985" w:rsidRPr="009D5985" w:rsidRDefault="009D5985" w:rsidP="009D5985">
      <w:r w:rsidRPr="009D5985">
        <w:t xml:space="preserve">Dat </w:t>
      </w:r>
      <w:r>
        <w:t xml:space="preserve">Enexis </w:t>
      </w:r>
      <w:r w:rsidR="00221773">
        <w:t xml:space="preserve">Personeel </w:t>
      </w:r>
      <w:bookmarkStart w:id="9" w:name="_GoBack"/>
      <w:bookmarkEnd w:id="9"/>
      <w:r>
        <w:t>B</w:t>
      </w:r>
      <w:r w:rsidRPr="009D5985">
        <w:t xml:space="preserve">.V., hierna te noemen “Opdrachtgever”, en de besloten vennootschap met beperkte aansprakelijkheid </w:t>
      </w:r>
      <w:r>
        <w:t>[</w:t>
      </w:r>
      <w:r w:rsidRPr="006C1FC9">
        <w:rPr>
          <w:highlight w:val="yellow"/>
        </w:rPr>
        <w:t>LEVERANCIER DOCHTER</w:t>
      </w:r>
      <w:r>
        <w:t>]</w:t>
      </w:r>
      <w:r w:rsidRPr="009D5985">
        <w:t xml:space="preserve"> B.V., hierna te noemen “</w:t>
      </w:r>
      <w:r w:rsidR="00C151F2">
        <w:t>Inschrijver</w:t>
      </w:r>
      <w:r w:rsidRPr="009D5985">
        <w:t xml:space="preserve">”, de overeenkomst Raamovereenkomst IT Diensten met contractnummer </w:t>
      </w:r>
      <w:r w:rsidRPr="006C1FC9">
        <w:rPr>
          <w:highlight w:val="yellow"/>
        </w:rPr>
        <w:t>CXYZ</w:t>
      </w:r>
      <w:r w:rsidRPr="009D5985">
        <w:t xml:space="preserve"> (“Overeenkomst”) hebben gesloten;</w:t>
      </w:r>
    </w:p>
    <w:p w14:paraId="3148FD9C" w14:textId="77777777" w:rsidR="009D5985" w:rsidRPr="009D5985" w:rsidRDefault="009D5985" w:rsidP="009D5985"/>
    <w:p w14:paraId="583619EB" w14:textId="16527549" w:rsidR="009D5985" w:rsidRPr="009D5985" w:rsidRDefault="009D5985" w:rsidP="009D5985">
      <w:r w:rsidRPr="009D5985">
        <w:t xml:space="preserve">dat de Opdrachtgever tot meerdere zekerheid voor de nakoming door de </w:t>
      </w:r>
      <w:r w:rsidR="00C151F2">
        <w:t>Inschrijver</w:t>
      </w:r>
      <w:r w:rsidRPr="009D5985">
        <w:t xml:space="preserve"> van zijn verplichtingen een garantie verlangt;</w:t>
      </w:r>
    </w:p>
    <w:p w14:paraId="2E8D3AD1" w14:textId="77777777" w:rsidR="009D5985" w:rsidRPr="009D5985" w:rsidRDefault="009D5985" w:rsidP="009D5985"/>
    <w:p w14:paraId="7B1633B9" w14:textId="29562293" w:rsidR="009D5985" w:rsidRPr="009D5985" w:rsidRDefault="009D5985" w:rsidP="009D5985">
      <w:r w:rsidRPr="009D5985">
        <w:t xml:space="preserve">dat de </w:t>
      </w:r>
      <w:r w:rsidR="00C151F2">
        <w:t>Inschrijver</w:t>
      </w:r>
      <w:r w:rsidRPr="009D5985">
        <w:t xml:space="preserve"> een 100 % dochtermaatschappij is van </w:t>
      </w:r>
      <w:r w:rsidR="006C1FC9">
        <w:t>[</w:t>
      </w:r>
      <w:r w:rsidR="006C1FC9" w:rsidRPr="006C1FC9">
        <w:rPr>
          <w:highlight w:val="yellow"/>
        </w:rPr>
        <w:t>LEVERANCIER MOEDER</w:t>
      </w:r>
      <w:r w:rsidR="006C1FC9">
        <w:t>]</w:t>
      </w:r>
      <w:r w:rsidRPr="009D5985">
        <w:t xml:space="preserve"> N.V.;</w:t>
      </w:r>
    </w:p>
    <w:p w14:paraId="1DCB2B35" w14:textId="77777777" w:rsidR="009D5985" w:rsidRPr="009D5985" w:rsidRDefault="009D5985" w:rsidP="009D5985"/>
    <w:p w14:paraId="1645526B" w14:textId="17ECD200" w:rsidR="009D5985" w:rsidRPr="009D5985" w:rsidRDefault="009D5985" w:rsidP="009D5985">
      <w:r w:rsidRPr="009D5985">
        <w:t xml:space="preserve">dat </w:t>
      </w:r>
      <w:r w:rsidR="006C1FC9">
        <w:t>[</w:t>
      </w:r>
      <w:r w:rsidR="006C1FC9" w:rsidRPr="006C1FC9">
        <w:rPr>
          <w:highlight w:val="yellow"/>
        </w:rPr>
        <w:t>LEVERANCIER MOEDER</w:t>
      </w:r>
      <w:r w:rsidR="006C1FC9">
        <w:t>]</w:t>
      </w:r>
      <w:r w:rsidRPr="009D5985">
        <w:t xml:space="preserve"> N.V. bereid is om een garantie ter gehele nakoming van de Overeenkomst ten behoeve van Opdrachtgever af te geven;</w:t>
      </w:r>
    </w:p>
    <w:p w14:paraId="7C779541" w14:textId="77777777" w:rsidR="009D5985" w:rsidRPr="009D5985" w:rsidRDefault="009D5985" w:rsidP="009D5985"/>
    <w:p w14:paraId="12A5DC45" w14:textId="77777777" w:rsidR="009D5985" w:rsidRPr="009D5985" w:rsidRDefault="009D5985" w:rsidP="009D5985">
      <w:r w:rsidRPr="009D5985">
        <w:t>VERKLAART</w:t>
      </w:r>
    </w:p>
    <w:p w14:paraId="00000E13" w14:textId="77777777" w:rsidR="009D5985" w:rsidRPr="009D5985" w:rsidRDefault="009D5985" w:rsidP="009D5985"/>
    <w:p w14:paraId="1D289B90" w14:textId="0BA964CE" w:rsidR="009D5985" w:rsidRPr="009D5985" w:rsidRDefault="009D5985" w:rsidP="009D5985">
      <w:r w:rsidRPr="009D5985">
        <w:t xml:space="preserve">zich hierbij jegens Opdrachtgever onvoorwaardelijk en onherroepelijk als hoofdelijke medeschuldenaar garant te stellen voor de nakoming door </w:t>
      </w:r>
      <w:r w:rsidR="00C151F2">
        <w:t>Inschrijver</w:t>
      </w:r>
      <w:r w:rsidRPr="009D5985">
        <w:t xml:space="preserve"> van alle verplichtingen voortvloeiende uit hoofde van bovengenoemde Overeenkomst;</w:t>
      </w:r>
    </w:p>
    <w:p w14:paraId="39E4A0AE" w14:textId="77777777" w:rsidR="009D5985" w:rsidRPr="009D5985" w:rsidRDefault="009D5985" w:rsidP="009D5985"/>
    <w:p w14:paraId="12F511C6" w14:textId="45E7CBAA" w:rsidR="009D5985" w:rsidRPr="009D5985" w:rsidRDefault="009D5985" w:rsidP="009D5985">
      <w:r w:rsidRPr="009D5985">
        <w:t xml:space="preserve">Op eerste verzoek van Opdrachtgever zal </w:t>
      </w:r>
      <w:r w:rsidR="006C1FC9" w:rsidRPr="006C1FC9">
        <w:rPr>
          <w:highlight w:val="yellow"/>
        </w:rPr>
        <w:t>[LEVERANCIER MOEDER]</w:t>
      </w:r>
      <w:r w:rsidRPr="009D5985">
        <w:t xml:space="preserve">. alle verplichtingen van </w:t>
      </w:r>
      <w:r w:rsidR="00C151F2">
        <w:t>Inschrijver</w:t>
      </w:r>
      <w:r w:rsidRPr="009D5985">
        <w:t xml:space="preserve"> nakomen.</w:t>
      </w:r>
    </w:p>
    <w:p w14:paraId="5EB7953F" w14:textId="77777777" w:rsidR="009D5985" w:rsidRPr="009D5985" w:rsidRDefault="009D5985" w:rsidP="009D5985"/>
    <w:p w14:paraId="43E57431" w14:textId="77777777" w:rsidR="009D5985" w:rsidRPr="009D5985" w:rsidRDefault="009D5985" w:rsidP="009D5985"/>
    <w:p w14:paraId="54A761A1" w14:textId="77777777" w:rsidR="009D5985" w:rsidRPr="009D5985" w:rsidRDefault="009D5985" w:rsidP="009D5985">
      <w:r w:rsidRPr="009D5985">
        <w:t xml:space="preserve">‘s-Gravenhage,    </w:t>
      </w:r>
    </w:p>
    <w:p w14:paraId="3459318F" w14:textId="77777777" w:rsidR="009D5985" w:rsidRPr="009D5985" w:rsidRDefault="009D5985" w:rsidP="009D5985"/>
    <w:p w14:paraId="5CCF0D25" w14:textId="40AEA6AF" w:rsidR="009D5985" w:rsidRPr="009D5985" w:rsidRDefault="00DF5542" w:rsidP="009D5985">
      <w:r>
        <w:t>[</w:t>
      </w:r>
      <w:r w:rsidRPr="00DF5542">
        <w:rPr>
          <w:highlight w:val="yellow"/>
        </w:rPr>
        <w:t>LEVERANCIER MOEDER</w:t>
      </w:r>
      <w:r>
        <w:t>]</w:t>
      </w:r>
      <w:r w:rsidR="009D5985" w:rsidRPr="009D5985">
        <w:t>.</w:t>
      </w:r>
    </w:p>
    <w:p w14:paraId="0E382840" w14:textId="77777777" w:rsidR="009D5985" w:rsidRPr="009D5985" w:rsidRDefault="009D5985" w:rsidP="009D5985"/>
    <w:p w14:paraId="1B6CD0A1" w14:textId="77777777" w:rsidR="009D5985" w:rsidRPr="009D5985" w:rsidRDefault="009D5985" w:rsidP="009D5985"/>
    <w:p w14:paraId="388C7EDD" w14:textId="77777777" w:rsidR="009D5985" w:rsidRPr="009D5985" w:rsidRDefault="009D5985" w:rsidP="009D5985"/>
    <w:p w14:paraId="00EBBDFA" w14:textId="77777777" w:rsidR="009D5985" w:rsidRPr="009D5985" w:rsidRDefault="009D5985" w:rsidP="009D5985"/>
    <w:p w14:paraId="6EE3E38E" w14:textId="048BEF35" w:rsidR="009D5985" w:rsidRPr="009D5985" w:rsidRDefault="00DF5542" w:rsidP="009D5985">
      <w:r w:rsidRPr="00DF5542">
        <w:rPr>
          <w:highlight w:val="yellow"/>
        </w:rPr>
        <w:t>[BESTUURDER]</w:t>
      </w:r>
    </w:p>
    <w:p w14:paraId="53FA7507" w14:textId="379DA038" w:rsidR="003B6DB2" w:rsidRPr="009D5985" w:rsidRDefault="009D5985" w:rsidP="009D5985">
      <w:r w:rsidRPr="009D5985">
        <w:t>Voorzitter Raad van Bestuur</w:t>
      </w:r>
    </w:p>
    <w:p w14:paraId="757E9061" w14:textId="77777777" w:rsidR="003B6DB2" w:rsidRPr="009D5985" w:rsidRDefault="003B6DB2" w:rsidP="00744C62">
      <w:pPr>
        <w:tabs>
          <w:tab w:val="left" w:pos="-566"/>
          <w:tab w:val="left" w:pos="569"/>
          <w:tab w:val="left" w:pos="1136"/>
          <w:tab w:val="left" w:pos="1699"/>
          <w:tab w:val="left" w:pos="2265"/>
          <w:tab w:val="left" w:pos="2831"/>
          <w:tab w:val="left" w:pos="3397"/>
          <w:tab w:val="left" w:pos="3963"/>
          <w:tab w:val="left" w:pos="4529"/>
          <w:tab w:val="left" w:pos="5095"/>
          <w:tab w:val="left" w:pos="5661"/>
          <w:tab w:val="left" w:pos="6227"/>
          <w:tab w:val="left" w:pos="6793"/>
          <w:tab w:val="left" w:pos="7380"/>
          <w:tab w:val="left" w:pos="7948"/>
          <w:tab w:val="left" w:pos="8515"/>
          <w:tab w:val="left" w:pos="9083"/>
          <w:tab w:val="left" w:pos="9650"/>
        </w:tabs>
        <w:rPr>
          <w:rFonts w:cs="Verdana"/>
        </w:rPr>
      </w:pPr>
    </w:p>
    <w:sectPr w:rsidR="003B6DB2" w:rsidRPr="009D5985" w:rsidSect="00B83244">
      <w:headerReference w:type="default" r:id="rId11"/>
      <w:footerReference w:type="default" r:id="rId12"/>
      <w:pgSz w:w="11906" w:h="16838" w:code="9"/>
      <w:pgMar w:top="3055" w:right="1134" w:bottom="1418" w:left="1985" w:header="708" w:footer="708" w:gutter="0"/>
      <w:cols w:space="708"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53AB0" w14:textId="77777777" w:rsidR="00053B29" w:rsidRDefault="00053B29">
      <w:r>
        <w:separator/>
      </w:r>
    </w:p>
  </w:endnote>
  <w:endnote w:type="continuationSeparator" w:id="0">
    <w:p w14:paraId="71D70844" w14:textId="77777777" w:rsidR="00053B29" w:rsidRDefault="00053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PN Sans">
    <w:altName w:val="Euphemia"/>
    <w:charset w:val="00"/>
    <w:family w:val="swiss"/>
    <w:pitch w:val="variable"/>
    <w:sig w:usb0="800000A7" w:usb1="00000040" w:usb2="00000000" w:usb3="00000000" w:csb0="00000001" w:csb1="00000000"/>
  </w:font>
  <w:font w:name="Essent Dax">
    <w:charset w:val="00"/>
    <w:family w:val="auto"/>
    <w:pitch w:val="variable"/>
    <w:sig w:usb0="00000003" w:usb1="0000004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ssent Proforma">
    <w:charset w:val="00"/>
    <w:family w:val="auto"/>
    <w:pitch w:val="variable"/>
    <w:sig w:usb0="00000003" w:usb1="00000040" w:usb2="00000000" w:usb3="00000000" w:csb0="00000001" w:csb1="00000000"/>
  </w:font>
  <w:font w:name="Univers 75 Black">
    <w:altName w:val="MV Bol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7E930F" w14:textId="3E93BA86" w:rsidR="0064245C" w:rsidRPr="00F428E8" w:rsidRDefault="0064245C" w:rsidP="00A53C3B">
    <w:pPr>
      <w:pStyle w:val="Voettekst"/>
      <w:pBdr>
        <w:top w:val="single" w:sz="4" w:space="1" w:color="auto"/>
      </w:pBdr>
      <w:tabs>
        <w:tab w:val="clear" w:pos="4536"/>
        <w:tab w:val="clear" w:pos="9072"/>
        <w:tab w:val="right" w:pos="8789"/>
      </w:tabs>
      <w:rPr>
        <w:sz w:val="16"/>
        <w:szCs w:val="16"/>
      </w:rPr>
    </w:pPr>
    <w:r w:rsidRPr="00F428E8">
      <w:rPr>
        <w:rFonts w:cs="Arial"/>
        <w:sz w:val="16"/>
        <w:szCs w:val="16"/>
      </w:rPr>
      <w:t xml:space="preserve">Enexis </w:t>
    </w:r>
    <w:r w:rsidR="00B74043">
      <w:rPr>
        <w:rFonts w:cs="Arial"/>
        <w:sz w:val="16"/>
        <w:szCs w:val="16"/>
      </w:rPr>
      <w:t xml:space="preserve">Personeel </w:t>
    </w:r>
    <w:r w:rsidRPr="00F428E8">
      <w:rPr>
        <w:rFonts w:cs="Arial"/>
        <w:sz w:val="16"/>
        <w:szCs w:val="16"/>
      </w:rPr>
      <w:t>B.V.</w:t>
    </w:r>
    <w:r w:rsidRPr="00F428E8">
      <w:rPr>
        <w:rFonts w:cs="Arial"/>
        <w:sz w:val="16"/>
        <w:szCs w:val="16"/>
      </w:rPr>
      <w:tab/>
    </w:r>
    <w:r w:rsidR="00DF5542">
      <w:rPr>
        <w:rFonts w:cs="Arial"/>
        <w:sz w:val="16"/>
        <w:szCs w:val="16"/>
      </w:rPr>
      <w:t>Leverancier</w:t>
    </w:r>
  </w:p>
  <w:p w14:paraId="757E9310" w14:textId="77777777" w:rsidR="0064245C" w:rsidRPr="003C49C1" w:rsidRDefault="0064245C" w:rsidP="00A53C3B">
    <w:pPr>
      <w:pStyle w:val="Voettekst"/>
      <w:tabs>
        <w:tab w:val="clear" w:pos="4536"/>
        <w:tab w:val="clear" w:pos="9072"/>
        <w:tab w:val="right" w:pos="8789"/>
      </w:tabs>
      <w:rPr>
        <w:sz w:val="16"/>
        <w:szCs w:val="16"/>
      </w:rPr>
    </w:pPr>
    <w:r w:rsidRPr="0059516B">
      <w:rPr>
        <w:rFonts w:cs="Arial"/>
        <w:sz w:val="16"/>
        <w:szCs w:val="16"/>
      </w:rPr>
      <w:t>Paraaf:</w:t>
    </w:r>
    <w:r w:rsidRPr="0059516B">
      <w:rPr>
        <w:rFonts w:cs="Arial"/>
        <w:sz w:val="16"/>
        <w:szCs w:val="16"/>
      </w:rPr>
      <w:tab/>
      <w:t>Paraaf: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82742" w14:textId="77777777" w:rsidR="00053B29" w:rsidRDefault="00053B29">
      <w:r>
        <w:separator/>
      </w:r>
    </w:p>
  </w:footnote>
  <w:footnote w:type="continuationSeparator" w:id="0">
    <w:p w14:paraId="4E32E5F7" w14:textId="77777777" w:rsidR="00053B29" w:rsidRDefault="00053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91"/>
      <w:gridCol w:w="142"/>
      <w:gridCol w:w="9015"/>
    </w:tblGrid>
    <w:tr w:rsidR="0064245C" w:rsidRPr="00A53C3B" w14:paraId="757E9301" w14:textId="77777777">
      <w:trPr>
        <w:trHeight w:hRule="exact" w:val="284"/>
      </w:trPr>
      <w:tc>
        <w:tcPr>
          <w:tcW w:w="1191" w:type="dxa"/>
          <w:tcBorders>
            <w:top w:val="nil"/>
            <w:left w:val="nil"/>
            <w:bottom w:val="nil"/>
            <w:right w:val="nil"/>
          </w:tcBorders>
        </w:tcPr>
        <w:p w14:paraId="757E92FE" w14:textId="77777777" w:rsidR="0064245C" w:rsidRPr="00A53C3B" w:rsidRDefault="0064245C" w:rsidP="006B303D">
          <w:pPr>
            <w:framePr w:wrap="around" w:vAnchor="page" w:hAnchor="page" w:x="653" w:y="1759" w:anchorLock="1"/>
            <w:jc w:val="right"/>
            <w:rPr>
              <w:sz w:val="13"/>
              <w:szCs w:val="13"/>
            </w:rPr>
          </w:pPr>
          <w:r w:rsidRPr="00A53C3B">
            <w:rPr>
              <w:sz w:val="13"/>
              <w:szCs w:val="13"/>
            </w:rPr>
            <w:t>titel</w:t>
          </w:r>
        </w:p>
      </w:tc>
      <w:tc>
        <w:tcPr>
          <w:tcW w:w="142" w:type="dxa"/>
          <w:tcBorders>
            <w:top w:val="nil"/>
            <w:left w:val="nil"/>
            <w:bottom w:val="nil"/>
            <w:right w:val="nil"/>
          </w:tcBorders>
        </w:tcPr>
        <w:p w14:paraId="757E92FF" w14:textId="77777777" w:rsidR="0064245C" w:rsidRPr="00A53C3B" w:rsidRDefault="0064245C">
          <w:pPr>
            <w:framePr w:wrap="around" w:vAnchor="page" w:hAnchor="page" w:x="653" w:y="1759" w:anchorLock="1"/>
            <w:rPr>
              <w:sz w:val="13"/>
              <w:szCs w:val="13"/>
            </w:rPr>
          </w:pPr>
        </w:p>
      </w:tc>
      <w:tc>
        <w:tcPr>
          <w:tcW w:w="9015" w:type="dxa"/>
          <w:tcBorders>
            <w:top w:val="nil"/>
            <w:left w:val="nil"/>
            <w:bottom w:val="nil"/>
            <w:right w:val="nil"/>
          </w:tcBorders>
        </w:tcPr>
        <w:p w14:paraId="757E9300" w14:textId="2835001E" w:rsidR="0064245C" w:rsidRPr="00A53C3B" w:rsidRDefault="00F05427" w:rsidP="00CF07F2">
          <w:pPr>
            <w:framePr w:wrap="around" w:vAnchor="page" w:hAnchor="page" w:x="653" w:y="1759" w:anchorLock="1"/>
            <w:rPr>
              <w:sz w:val="13"/>
              <w:szCs w:val="13"/>
            </w:rPr>
          </w:pPr>
          <w:r w:rsidRPr="00A53C3B">
            <w:rPr>
              <w:noProof/>
              <w:sz w:val="13"/>
              <w:szCs w:val="13"/>
            </w:rPr>
            <w:drawing>
              <wp:anchor distT="0" distB="0" distL="114300" distR="114300" simplePos="0" relativeHeight="251658240" behindDoc="0" locked="0" layoutInCell="1" allowOverlap="1" wp14:anchorId="51E682F1" wp14:editId="324928B1">
                <wp:simplePos x="0" y="0"/>
                <wp:positionH relativeFrom="margin">
                  <wp:posOffset>4048125</wp:posOffset>
                </wp:positionH>
                <wp:positionV relativeFrom="paragraph">
                  <wp:posOffset>483</wp:posOffset>
                </wp:positionV>
                <wp:extent cx="1531620" cy="693420"/>
                <wp:effectExtent l="0" t="0" r="0" b="0"/>
                <wp:wrapThrough wrapText="bothSides">
                  <wp:wrapPolygon edited="0">
                    <wp:start x="0" y="0"/>
                    <wp:lineTo x="0" y="20769"/>
                    <wp:lineTo x="21224" y="20769"/>
                    <wp:lineTo x="21224" y="0"/>
                    <wp:lineTo x="0" y="0"/>
                  </wp:wrapPolygon>
                </wp:wrapThrough>
                <wp:docPr id="11" name="Afbeelding 11" descr="C:\Users\Franc\AppData\Local\Microsoft\Windows\INetCacheContent.Word\logo Enexis Personeel (002)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Afbeelding 11" descr="C:\Users\Franc\AppData\Local\Microsoft\Windows\INetCacheContent.Word\logo Enexis Personeel (002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162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6C1FC9" w:rsidRPr="00A53C3B">
            <w:rPr>
              <w:sz w:val="13"/>
              <w:szCs w:val="13"/>
            </w:rPr>
            <w:t xml:space="preserve">ROK Bijlage </w:t>
          </w:r>
          <w:r w:rsidR="00CF07F2" w:rsidRPr="00A53C3B">
            <w:rPr>
              <w:sz w:val="13"/>
              <w:szCs w:val="13"/>
            </w:rPr>
            <w:t>1</w:t>
          </w:r>
          <w:r w:rsidR="000D5EC4" w:rsidRPr="00A53C3B">
            <w:rPr>
              <w:sz w:val="13"/>
              <w:szCs w:val="13"/>
            </w:rPr>
            <w:t>0</w:t>
          </w:r>
          <w:r w:rsidR="006C1FC9" w:rsidRPr="00A53C3B">
            <w:rPr>
              <w:sz w:val="13"/>
              <w:szCs w:val="13"/>
            </w:rPr>
            <w:t xml:space="preserve"> Ultieme Moedergarantie</w:t>
          </w:r>
        </w:p>
      </w:tc>
    </w:tr>
    <w:tr w:rsidR="0064245C" w:rsidRPr="00A53C3B" w14:paraId="757E9305" w14:textId="77777777" w:rsidTr="00E2253E">
      <w:trPr>
        <w:trHeight w:hRule="exact" w:val="325"/>
      </w:trPr>
      <w:tc>
        <w:tcPr>
          <w:tcW w:w="1191" w:type="dxa"/>
          <w:tcBorders>
            <w:top w:val="nil"/>
            <w:left w:val="nil"/>
            <w:bottom w:val="nil"/>
            <w:right w:val="nil"/>
          </w:tcBorders>
        </w:tcPr>
        <w:p w14:paraId="757E9302" w14:textId="77777777" w:rsidR="0064245C" w:rsidRPr="00A53C3B" w:rsidRDefault="0064245C">
          <w:pPr>
            <w:framePr w:wrap="around" w:vAnchor="page" w:hAnchor="page" w:x="653" w:y="1759" w:anchorLock="1"/>
            <w:jc w:val="right"/>
            <w:rPr>
              <w:sz w:val="13"/>
              <w:szCs w:val="13"/>
              <w:lang w:val="en-US"/>
            </w:rPr>
          </w:pPr>
          <w:bookmarkStart w:id="10" w:name="lpage_next1"/>
          <w:r w:rsidRPr="00A53C3B">
            <w:rPr>
              <w:sz w:val="13"/>
              <w:szCs w:val="13"/>
              <w:lang w:val="en-US"/>
            </w:rPr>
            <w:t>pagina</w:t>
          </w:r>
          <w:bookmarkEnd w:id="10"/>
        </w:p>
      </w:tc>
      <w:tc>
        <w:tcPr>
          <w:tcW w:w="142" w:type="dxa"/>
          <w:tcBorders>
            <w:top w:val="nil"/>
            <w:left w:val="nil"/>
            <w:bottom w:val="nil"/>
            <w:right w:val="nil"/>
          </w:tcBorders>
        </w:tcPr>
        <w:p w14:paraId="757E9303" w14:textId="77777777" w:rsidR="0064245C" w:rsidRPr="00A53C3B" w:rsidRDefault="0064245C">
          <w:pPr>
            <w:framePr w:wrap="around" w:vAnchor="page" w:hAnchor="page" w:x="653" w:y="1759" w:anchorLock="1"/>
            <w:rPr>
              <w:sz w:val="13"/>
              <w:szCs w:val="13"/>
              <w:lang w:val="en-US"/>
            </w:rPr>
          </w:pPr>
        </w:p>
      </w:tc>
      <w:tc>
        <w:tcPr>
          <w:tcW w:w="9015" w:type="dxa"/>
          <w:tcBorders>
            <w:top w:val="nil"/>
            <w:left w:val="nil"/>
            <w:bottom w:val="nil"/>
            <w:right w:val="nil"/>
          </w:tcBorders>
        </w:tcPr>
        <w:p w14:paraId="757E9304" w14:textId="56948BBB" w:rsidR="0064245C" w:rsidRPr="00A53C3B" w:rsidRDefault="0064245C">
          <w:pPr>
            <w:framePr w:wrap="around" w:vAnchor="page" w:hAnchor="page" w:x="653" w:y="1759" w:anchorLock="1"/>
            <w:rPr>
              <w:sz w:val="13"/>
              <w:szCs w:val="13"/>
              <w:lang w:val="en-US"/>
            </w:rPr>
          </w:pPr>
          <w:r w:rsidRPr="00A53C3B">
            <w:rPr>
              <w:sz w:val="13"/>
              <w:szCs w:val="13"/>
            </w:rPr>
            <w:fldChar w:fldCharType="begin"/>
          </w:r>
          <w:r w:rsidRPr="00A53C3B">
            <w:rPr>
              <w:sz w:val="13"/>
              <w:szCs w:val="13"/>
              <w:lang w:val="en-US"/>
            </w:rPr>
            <w:instrText xml:space="preserve"> PAGE  </w:instrText>
          </w:r>
          <w:r w:rsidRPr="00A53C3B">
            <w:rPr>
              <w:sz w:val="13"/>
              <w:szCs w:val="13"/>
            </w:rPr>
            <w:fldChar w:fldCharType="separate"/>
          </w:r>
          <w:r w:rsidR="00221773">
            <w:rPr>
              <w:noProof/>
              <w:sz w:val="13"/>
              <w:szCs w:val="13"/>
              <w:lang w:val="en-US"/>
            </w:rPr>
            <w:t>1</w:t>
          </w:r>
          <w:r w:rsidRPr="00A53C3B">
            <w:rPr>
              <w:sz w:val="13"/>
              <w:szCs w:val="13"/>
            </w:rPr>
            <w:fldChar w:fldCharType="end"/>
          </w:r>
          <w:r w:rsidRPr="00A53C3B">
            <w:rPr>
              <w:sz w:val="13"/>
              <w:szCs w:val="13"/>
              <w:lang w:val="en-US"/>
            </w:rPr>
            <w:t xml:space="preserve"> </w:t>
          </w:r>
          <w:bookmarkStart w:id="11" w:name="lof_next1"/>
          <w:r w:rsidRPr="00A53C3B">
            <w:rPr>
              <w:sz w:val="13"/>
              <w:szCs w:val="13"/>
              <w:lang w:val="en-US"/>
            </w:rPr>
            <w:t>van</w:t>
          </w:r>
          <w:bookmarkEnd w:id="11"/>
          <w:r w:rsidRPr="00A53C3B">
            <w:rPr>
              <w:sz w:val="13"/>
              <w:szCs w:val="13"/>
              <w:lang w:val="en-US"/>
            </w:rPr>
            <w:t xml:space="preserve"> </w:t>
          </w:r>
          <w:r w:rsidR="00A52A9C" w:rsidRPr="00A53C3B">
            <w:rPr>
              <w:sz w:val="13"/>
              <w:szCs w:val="13"/>
            </w:rPr>
            <w:fldChar w:fldCharType="begin"/>
          </w:r>
          <w:r w:rsidR="00A52A9C" w:rsidRPr="00A53C3B">
            <w:rPr>
              <w:sz w:val="13"/>
              <w:szCs w:val="13"/>
            </w:rPr>
            <w:instrText xml:space="preserve"> NUMPAGES  \* MERGEFORMAT </w:instrText>
          </w:r>
          <w:r w:rsidR="00A52A9C" w:rsidRPr="00A53C3B">
            <w:rPr>
              <w:sz w:val="13"/>
              <w:szCs w:val="13"/>
            </w:rPr>
            <w:fldChar w:fldCharType="separate"/>
          </w:r>
          <w:r w:rsidR="00221773" w:rsidRPr="00221773">
            <w:rPr>
              <w:noProof/>
              <w:sz w:val="13"/>
              <w:szCs w:val="13"/>
              <w:lang w:val="en-US"/>
            </w:rPr>
            <w:t>4</w:t>
          </w:r>
          <w:r w:rsidR="00A52A9C" w:rsidRPr="00A53C3B">
            <w:rPr>
              <w:noProof/>
              <w:sz w:val="13"/>
              <w:szCs w:val="13"/>
              <w:lang w:val="en-US"/>
            </w:rPr>
            <w:fldChar w:fldCharType="end"/>
          </w:r>
        </w:p>
      </w:tc>
    </w:tr>
    <w:tr w:rsidR="0064245C" w:rsidRPr="00A53C3B" w14:paraId="757E9309" w14:textId="77777777">
      <w:trPr>
        <w:trHeight w:hRule="exact" w:val="284"/>
      </w:trPr>
      <w:tc>
        <w:tcPr>
          <w:tcW w:w="1191" w:type="dxa"/>
          <w:tcBorders>
            <w:top w:val="nil"/>
            <w:left w:val="nil"/>
            <w:bottom w:val="nil"/>
            <w:right w:val="nil"/>
          </w:tcBorders>
        </w:tcPr>
        <w:p w14:paraId="757E9306" w14:textId="77777777" w:rsidR="0064245C" w:rsidRPr="00A53C3B" w:rsidRDefault="0064245C">
          <w:pPr>
            <w:framePr w:wrap="around" w:vAnchor="page" w:hAnchor="page" w:x="653" w:y="1759" w:anchorLock="1"/>
            <w:jc w:val="right"/>
            <w:rPr>
              <w:sz w:val="13"/>
              <w:szCs w:val="13"/>
              <w:lang w:val="en-US"/>
            </w:rPr>
          </w:pPr>
          <w:bookmarkStart w:id="12" w:name="ldate_next1"/>
          <w:r w:rsidRPr="00A53C3B">
            <w:rPr>
              <w:sz w:val="13"/>
              <w:szCs w:val="13"/>
              <w:lang w:val="en-US"/>
            </w:rPr>
            <w:t>datum</w:t>
          </w:r>
          <w:bookmarkEnd w:id="12"/>
        </w:p>
      </w:tc>
      <w:tc>
        <w:tcPr>
          <w:tcW w:w="142" w:type="dxa"/>
          <w:tcBorders>
            <w:top w:val="nil"/>
            <w:left w:val="nil"/>
            <w:bottom w:val="nil"/>
            <w:right w:val="nil"/>
          </w:tcBorders>
        </w:tcPr>
        <w:p w14:paraId="757E9307" w14:textId="77777777" w:rsidR="0064245C" w:rsidRPr="00A53C3B" w:rsidRDefault="0064245C">
          <w:pPr>
            <w:framePr w:wrap="around" w:vAnchor="page" w:hAnchor="page" w:x="653" w:y="1759" w:anchorLock="1"/>
            <w:rPr>
              <w:sz w:val="13"/>
              <w:szCs w:val="13"/>
              <w:lang w:val="en-US"/>
            </w:rPr>
          </w:pPr>
        </w:p>
      </w:tc>
      <w:tc>
        <w:tcPr>
          <w:tcW w:w="9015" w:type="dxa"/>
          <w:tcBorders>
            <w:top w:val="nil"/>
            <w:left w:val="nil"/>
            <w:bottom w:val="nil"/>
            <w:right w:val="nil"/>
          </w:tcBorders>
        </w:tcPr>
        <w:p w14:paraId="757E9308" w14:textId="350D0D89" w:rsidR="0064245C" w:rsidRPr="00A53C3B" w:rsidRDefault="00B74043" w:rsidP="00864D46">
          <w:pPr>
            <w:framePr w:wrap="around" w:vAnchor="page" w:hAnchor="page" w:x="653" w:y="1759" w:anchorLock="1"/>
            <w:rPr>
              <w:sz w:val="13"/>
              <w:szCs w:val="13"/>
              <w:lang w:val="en-US"/>
            </w:rPr>
          </w:pPr>
          <w:r w:rsidRPr="00A53C3B">
            <w:rPr>
              <w:sz w:val="13"/>
              <w:szCs w:val="13"/>
              <w:lang w:val="en-US"/>
            </w:rPr>
            <w:t>April 2017</w:t>
          </w:r>
        </w:p>
      </w:tc>
    </w:tr>
    <w:tr w:rsidR="0064245C" w:rsidRPr="00A53C3B" w14:paraId="757E930D" w14:textId="77777777">
      <w:trPr>
        <w:trHeight w:hRule="exact" w:val="284"/>
      </w:trPr>
      <w:tc>
        <w:tcPr>
          <w:tcW w:w="1191" w:type="dxa"/>
          <w:tcBorders>
            <w:top w:val="nil"/>
            <w:left w:val="nil"/>
            <w:bottom w:val="nil"/>
            <w:right w:val="nil"/>
          </w:tcBorders>
        </w:tcPr>
        <w:p w14:paraId="757E930A" w14:textId="77777777" w:rsidR="0064245C" w:rsidRPr="00A53C3B" w:rsidRDefault="0064245C">
          <w:pPr>
            <w:framePr w:wrap="around" w:vAnchor="page" w:hAnchor="page" w:x="653" w:y="1759" w:anchorLock="1"/>
            <w:jc w:val="right"/>
            <w:rPr>
              <w:sz w:val="13"/>
              <w:szCs w:val="13"/>
              <w:lang w:val="en-US"/>
            </w:rPr>
          </w:pPr>
          <w:r w:rsidRPr="00A53C3B">
            <w:rPr>
              <w:sz w:val="13"/>
              <w:szCs w:val="13"/>
              <w:lang w:val="en-US"/>
            </w:rPr>
            <w:t>contractnummer</w:t>
          </w:r>
        </w:p>
      </w:tc>
      <w:tc>
        <w:tcPr>
          <w:tcW w:w="142" w:type="dxa"/>
          <w:tcBorders>
            <w:top w:val="nil"/>
            <w:left w:val="nil"/>
            <w:bottom w:val="nil"/>
            <w:right w:val="nil"/>
          </w:tcBorders>
        </w:tcPr>
        <w:p w14:paraId="757E930B" w14:textId="77777777" w:rsidR="0064245C" w:rsidRPr="00A53C3B" w:rsidRDefault="0064245C">
          <w:pPr>
            <w:framePr w:wrap="around" w:vAnchor="page" w:hAnchor="page" w:x="653" w:y="1759" w:anchorLock="1"/>
            <w:rPr>
              <w:sz w:val="13"/>
              <w:szCs w:val="13"/>
              <w:lang w:val="en-US"/>
            </w:rPr>
          </w:pPr>
        </w:p>
      </w:tc>
      <w:tc>
        <w:tcPr>
          <w:tcW w:w="9015" w:type="dxa"/>
          <w:tcBorders>
            <w:top w:val="nil"/>
            <w:left w:val="nil"/>
            <w:bottom w:val="nil"/>
            <w:right w:val="nil"/>
          </w:tcBorders>
        </w:tcPr>
        <w:p w14:paraId="757E930C" w14:textId="58F07641" w:rsidR="0064245C" w:rsidRPr="00A53C3B" w:rsidRDefault="005312D0" w:rsidP="00723001">
          <w:pPr>
            <w:framePr w:wrap="around" w:vAnchor="page" w:hAnchor="page" w:x="653" w:y="1759" w:anchorLock="1"/>
            <w:rPr>
              <w:sz w:val="13"/>
              <w:szCs w:val="13"/>
              <w:lang w:val="en-US"/>
            </w:rPr>
          </w:pPr>
          <w:r w:rsidRPr="00A53C3B">
            <w:rPr>
              <w:sz w:val="13"/>
              <w:szCs w:val="13"/>
            </w:rPr>
            <w:t>…</w:t>
          </w:r>
        </w:p>
      </w:tc>
    </w:tr>
  </w:tbl>
  <w:p w14:paraId="757E930E" w14:textId="14523F0A" w:rsidR="0064245C" w:rsidRPr="00761D14" w:rsidRDefault="00F05427" w:rsidP="00472CB2">
    <w:pPr>
      <w:pStyle w:val="Koptekst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99C6313" wp14:editId="625D659E">
          <wp:simplePos x="0" y="0"/>
          <wp:positionH relativeFrom="margin">
            <wp:align>right</wp:align>
          </wp:positionH>
          <wp:positionV relativeFrom="paragraph">
            <wp:posOffset>91364</wp:posOffset>
          </wp:positionV>
          <wp:extent cx="1531620" cy="693420"/>
          <wp:effectExtent l="0" t="0" r="0" b="0"/>
          <wp:wrapThrough wrapText="bothSides">
            <wp:wrapPolygon edited="0">
              <wp:start x="0" y="0"/>
              <wp:lineTo x="0" y="20769"/>
              <wp:lineTo x="21224" y="20769"/>
              <wp:lineTo x="21224" y="0"/>
              <wp:lineTo x="0" y="0"/>
            </wp:wrapPolygon>
          </wp:wrapThrough>
          <wp:docPr id="1" name="Afbeelding 1" descr="C:\Users\Franc\AppData\Local\Microsoft\Windows\INetCacheContent.Word\logo Enexis Personeel (002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Afbeelding 11" descr="C:\Users\Franc\AppData\Local\Microsoft\Windows\INetCacheContent.Word\logo Enexis Personeel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6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FE4298C"/>
    <w:lvl w:ilvl="0">
      <w:start w:val="1"/>
      <w:numFmt w:val="decimal"/>
      <w:pStyle w:val="Kop1"/>
      <w:lvlText w:val="%1"/>
      <w:lvlJc w:val="right"/>
      <w:pPr>
        <w:tabs>
          <w:tab w:val="num" w:pos="360"/>
        </w:tabs>
        <w:ind w:left="0" w:firstLine="0"/>
      </w:pPr>
    </w:lvl>
    <w:lvl w:ilvl="1">
      <w:start w:val="1"/>
      <w:numFmt w:val="decimal"/>
      <w:pStyle w:val="Kop2"/>
      <w:lvlText w:val="%1.%2"/>
      <w:lvlJc w:val="right"/>
      <w:pPr>
        <w:tabs>
          <w:tab w:val="num" w:pos="360"/>
        </w:tabs>
        <w:ind w:left="0" w:firstLine="0"/>
      </w:pPr>
    </w:lvl>
    <w:lvl w:ilvl="2">
      <w:start w:val="1"/>
      <w:numFmt w:val="decimal"/>
      <w:pStyle w:val="Kop3"/>
      <w:lvlText w:val="%1.%2.%3"/>
      <w:lvlJc w:val="right"/>
      <w:pPr>
        <w:tabs>
          <w:tab w:val="num" w:pos="360"/>
        </w:tabs>
        <w:ind w:left="0" w:firstLine="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Heading4a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247F7F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C8F0232"/>
    <w:multiLevelType w:val="hybridMultilevel"/>
    <w:tmpl w:val="81007782"/>
    <w:lvl w:ilvl="0" w:tplc="2014EE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4F7D"/>
    <w:multiLevelType w:val="multilevel"/>
    <w:tmpl w:val="6512C148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KPN Sans"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KPN Sans"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KPN Sans"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KPN Sans"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KPN Sans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63638E4"/>
    <w:multiLevelType w:val="hybridMultilevel"/>
    <w:tmpl w:val="7966D25E"/>
    <w:lvl w:ilvl="0" w:tplc="5F2EFBC0">
      <w:start w:val="1"/>
      <w:numFmt w:val="lowerRoman"/>
      <w:lvlText w:val="(%1)"/>
      <w:lvlJc w:val="left"/>
      <w:pPr>
        <w:tabs>
          <w:tab w:val="num" w:pos="1800"/>
        </w:tabs>
        <w:ind w:left="907" w:hanging="170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C26B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6A68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D8B7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271D9C"/>
    <w:multiLevelType w:val="multilevel"/>
    <w:tmpl w:val="8500F6A6"/>
    <w:lvl w:ilvl="0">
      <w:start w:val="1"/>
      <w:numFmt w:val="lowerRoman"/>
      <w:lvlText w:val="(%1)"/>
      <w:lvlJc w:val="left"/>
      <w:pPr>
        <w:ind w:left="737" w:hanging="73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1C77FB3"/>
    <w:multiLevelType w:val="hybridMultilevel"/>
    <w:tmpl w:val="7876DF28"/>
    <w:lvl w:ilvl="0" w:tplc="0413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07D5D2A"/>
    <w:multiLevelType w:val="hybridMultilevel"/>
    <w:tmpl w:val="82183358"/>
    <w:lvl w:ilvl="0" w:tplc="551EDE1A">
      <w:start w:val="1"/>
      <w:numFmt w:val="lowerRoman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B777502"/>
    <w:multiLevelType w:val="hybridMultilevel"/>
    <w:tmpl w:val="7248A4C0"/>
    <w:lvl w:ilvl="0" w:tplc="FFFFFFFF">
      <w:start w:val="1"/>
      <w:numFmt w:val="lowerRoman"/>
      <w:lvlText w:val="(%1)"/>
      <w:lvlJc w:val="left"/>
      <w:pPr>
        <w:ind w:left="1280" w:hanging="360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000" w:hanging="360"/>
      </w:pPr>
    </w:lvl>
    <w:lvl w:ilvl="2" w:tplc="0413001B" w:tentative="1">
      <w:start w:val="1"/>
      <w:numFmt w:val="lowerRoman"/>
      <w:lvlText w:val="%3."/>
      <w:lvlJc w:val="right"/>
      <w:pPr>
        <w:ind w:left="2720" w:hanging="180"/>
      </w:pPr>
    </w:lvl>
    <w:lvl w:ilvl="3" w:tplc="0413000F" w:tentative="1">
      <w:start w:val="1"/>
      <w:numFmt w:val="decimal"/>
      <w:lvlText w:val="%4."/>
      <w:lvlJc w:val="left"/>
      <w:pPr>
        <w:ind w:left="3440" w:hanging="360"/>
      </w:pPr>
    </w:lvl>
    <w:lvl w:ilvl="4" w:tplc="04130019" w:tentative="1">
      <w:start w:val="1"/>
      <w:numFmt w:val="lowerLetter"/>
      <w:lvlText w:val="%5."/>
      <w:lvlJc w:val="left"/>
      <w:pPr>
        <w:ind w:left="4160" w:hanging="360"/>
      </w:pPr>
    </w:lvl>
    <w:lvl w:ilvl="5" w:tplc="0413001B" w:tentative="1">
      <w:start w:val="1"/>
      <w:numFmt w:val="lowerRoman"/>
      <w:lvlText w:val="%6."/>
      <w:lvlJc w:val="right"/>
      <w:pPr>
        <w:ind w:left="4880" w:hanging="180"/>
      </w:pPr>
    </w:lvl>
    <w:lvl w:ilvl="6" w:tplc="0413000F" w:tentative="1">
      <w:start w:val="1"/>
      <w:numFmt w:val="decimal"/>
      <w:lvlText w:val="%7."/>
      <w:lvlJc w:val="left"/>
      <w:pPr>
        <w:ind w:left="5600" w:hanging="360"/>
      </w:pPr>
    </w:lvl>
    <w:lvl w:ilvl="7" w:tplc="04130019" w:tentative="1">
      <w:start w:val="1"/>
      <w:numFmt w:val="lowerLetter"/>
      <w:lvlText w:val="%8."/>
      <w:lvlJc w:val="left"/>
      <w:pPr>
        <w:ind w:left="6320" w:hanging="360"/>
      </w:pPr>
    </w:lvl>
    <w:lvl w:ilvl="8" w:tplc="0413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 w15:restartNumberingAfterBreak="0">
    <w:nsid w:val="43281324"/>
    <w:multiLevelType w:val="hybridMultilevel"/>
    <w:tmpl w:val="F7D2F342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38F0743"/>
    <w:multiLevelType w:val="hybridMultilevel"/>
    <w:tmpl w:val="7390C7FC"/>
    <w:lvl w:ilvl="0" w:tplc="08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6253EB5"/>
    <w:multiLevelType w:val="multilevel"/>
    <w:tmpl w:val="40961538"/>
    <w:lvl w:ilvl="0">
      <w:start w:val="1"/>
      <w:numFmt w:val="decimal"/>
      <w:pStyle w:val="Legal3L1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Legal3L2"/>
      <w:lvlText w:val="%1.%2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2880"/>
        </w:tabs>
        <w:ind w:left="2880" w:hanging="720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5">
      <w:start w:val="1"/>
      <w:numFmt w:val="lowerLetter"/>
      <w:pStyle w:val="Legal3L6"/>
      <w:lvlText w:val="(%6)"/>
      <w:lvlJc w:val="left"/>
      <w:pPr>
        <w:tabs>
          <w:tab w:val="num" w:pos="3960"/>
        </w:tabs>
        <w:ind w:firstLine="3600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6">
      <w:start w:val="1"/>
      <w:numFmt w:val="decimal"/>
      <w:pStyle w:val="Legal3L7"/>
      <w:lvlText w:val="(%7)"/>
      <w:lvlJc w:val="left"/>
      <w:pPr>
        <w:tabs>
          <w:tab w:val="num" w:pos="4680"/>
        </w:tabs>
        <w:ind w:firstLine="4320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7">
      <w:start w:val="1"/>
      <w:numFmt w:val="lowerRoman"/>
      <w:pStyle w:val="Legal3L8"/>
      <w:lvlText w:val="%8)"/>
      <w:lvlJc w:val="left"/>
      <w:pPr>
        <w:tabs>
          <w:tab w:val="num" w:pos="5760"/>
        </w:tabs>
        <w:ind w:firstLine="5040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8">
      <w:start w:val="1"/>
      <w:numFmt w:val="decimal"/>
      <w:pStyle w:val="Legal3L9"/>
      <w:suff w:val="nothing"/>
      <w:lvlText w:val="Schedule %9"/>
      <w:lvlJc w:val="left"/>
      <w:rPr>
        <w:b/>
        <w:bCs/>
        <w:i w:val="0"/>
        <w:iCs w:val="0"/>
        <w:caps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</w:abstractNum>
  <w:abstractNum w:abstractNumId="13" w15:restartNumberingAfterBreak="0">
    <w:nsid w:val="5C9E6274"/>
    <w:multiLevelType w:val="hybridMultilevel"/>
    <w:tmpl w:val="ADB8DBEC"/>
    <w:lvl w:ilvl="0" w:tplc="745E982E">
      <w:numFmt w:val="bullet"/>
      <w:lvlText w:val="-"/>
      <w:lvlJc w:val="left"/>
      <w:pPr>
        <w:ind w:left="1417" w:hanging="708"/>
      </w:pPr>
      <w:rPr>
        <w:rFonts w:ascii="Verdana" w:eastAsia="Times New Roman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E0E7E19"/>
    <w:multiLevelType w:val="multilevel"/>
    <w:tmpl w:val="0A3046D4"/>
    <w:lvl w:ilvl="0">
      <w:start w:val="1"/>
      <w:numFmt w:val="decimal"/>
      <w:lvlText w:val="%1"/>
      <w:lvlJc w:val="righ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.%2%1"/>
      <w:lvlJc w:val="righ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00A3535"/>
    <w:multiLevelType w:val="multilevel"/>
    <w:tmpl w:val="B7386E56"/>
    <w:name w:val="1e_Nummering"/>
    <w:lvl w:ilvl="0">
      <w:start w:val="1"/>
      <w:numFmt w:val="lowerRoman"/>
      <w:lvlText w:val="(%1)"/>
      <w:lvlJc w:val="left"/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6" w15:restartNumberingAfterBreak="0">
    <w:nsid w:val="74E261DA"/>
    <w:multiLevelType w:val="hybridMultilevel"/>
    <w:tmpl w:val="5E9AB084"/>
    <w:lvl w:ilvl="0" w:tplc="FFFFFFFF">
      <w:start w:val="1"/>
      <w:numFmt w:val="decimal"/>
      <w:pStyle w:val="Heading1OC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2C5657"/>
    <w:multiLevelType w:val="hybridMultilevel"/>
    <w:tmpl w:val="14B26094"/>
    <w:lvl w:ilvl="0" w:tplc="A5C29418">
      <w:start w:val="1"/>
      <w:numFmt w:val="lowerRoman"/>
      <w:lvlText w:val="(%1)"/>
      <w:lvlJc w:val="left"/>
      <w:pPr>
        <w:ind w:left="1280" w:hanging="360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6"/>
  </w:num>
  <w:num w:numId="4">
    <w:abstractNumId w:val="1"/>
  </w:num>
  <w:num w:numId="5">
    <w:abstractNumId w:val="6"/>
  </w:num>
  <w:num w:numId="6">
    <w:abstractNumId w:val="5"/>
  </w:num>
  <w:num w:numId="7">
    <w:abstractNumId w:val="12"/>
  </w:num>
  <w:num w:numId="8">
    <w:abstractNumId w:val="8"/>
  </w:num>
  <w:num w:numId="9">
    <w:abstractNumId w:val="11"/>
  </w:num>
  <w:num w:numId="10">
    <w:abstractNumId w:val="7"/>
  </w:num>
  <w:num w:numId="11">
    <w:abstractNumId w:val="4"/>
  </w:num>
  <w:num w:numId="12">
    <w:abstractNumId w:val="9"/>
  </w:num>
  <w:num w:numId="13">
    <w:abstractNumId w:val="15"/>
  </w:num>
  <w:num w:numId="14">
    <w:abstractNumId w:val="17"/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5"/>
    <w:lvlOverride w:ilvl="0">
      <w:startOverride w:val="1"/>
    </w:lvlOverride>
  </w:num>
  <w:num w:numId="25">
    <w:abstractNumId w:val="5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1"/>
    </w:lvlOverride>
  </w:num>
  <w:num w:numId="31">
    <w:abstractNumId w:val="5"/>
    <w:lvlOverride w:ilvl="0">
      <w:startOverride w:val="1"/>
    </w:lvlOverride>
  </w:num>
  <w:num w:numId="32">
    <w:abstractNumId w:val="5"/>
    <w:lvlOverride w:ilvl="0">
      <w:startOverride w:val="1"/>
    </w:lvlOverride>
  </w:num>
  <w:num w:numId="33">
    <w:abstractNumId w:val="5"/>
    <w:lvlOverride w:ilvl="0">
      <w:startOverride w:val="1"/>
    </w:lvlOverride>
  </w:num>
  <w:num w:numId="34">
    <w:abstractNumId w:val="5"/>
    <w:lvlOverride w:ilvl="0">
      <w:startOverride w:val="1"/>
    </w:lvlOverride>
  </w:num>
  <w:num w:numId="35">
    <w:abstractNumId w:val="10"/>
  </w:num>
  <w:num w:numId="36">
    <w:abstractNumId w:val="13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95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broad" w:val="No"/>
    <w:docVar w:name="author" w:val="Hulleman"/>
    <w:docVar w:name="authors" w:val="Frederik Hulleman"/>
    <w:docVar w:name="cldocument" w:val="1043"/>
    <w:docVar w:name="doctype" w:val="report"/>
    <w:docVar w:name="dt" w:val="1-10-2008"/>
    <w:docVar w:name="formal_author" w:val="Yes"/>
    <w:docVar w:name="formal_contact" w:val="Yes"/>
    <w:docVar w:name="model_name" w:val="Rapport"/>
    <w:docVar w:name="subtitle" w:val="Essent Netwerk"/>
    <w:docVar w:name="title" w:val="Selectieleidraad"/>
    <w:docVar w:name="versions" w:val="0.1;Frederik Hulleman;Opzetten template;;;;"/>
  </w:docVars>
  <w:rsids>
    <w:rsidRoot w:val="002D7765"/>
    <w:rsid w:val="00000CCE"/>
    <w:rsid w:val="00001F1E"/>
    <w:rsid w:val="000020B5"/>
    <w:rsid w:val="0000235F"/>
    <w:rsid w:val="00002370"/>
    <w:rsid w:val="00004157"/>
    <w:rsid w:val="00005B40"/>
    <w:rsid w:val="00005F8C"/>
    <w:rsid w:val="00013ABD"/>
    <w:rsid w:val="00013F26"/>
    <w:rsid w:val="00014178"/>
    <w:rsid w:val="00015C88"/>
    <w:rsid w:val="00016568"/>
    <w:rsid w:val="0001743D"/>
    <w:rsid w:val="0002367B"/>
    <w:rsid w:val="000242C2"/>
    <w:rsid w:val="00024A20"/>
    <w:rsid w:val="000320DD"/>
    <w:rsid w:val="00033E4B"/>
    <w:rsid w:val="0003539E"/>
    <w:rsid w:val="00043B4A"/>
    <w:rsid w:val="00044647"/>
    <w:rsid w:val="00044D59"/>
    <w:rsid w:val="00045F66"/>
    <w:rsid w:val="000471EA"/>
    <w:rsid w:val="00047DAC"/>
    <w:rsid w:val="00051DB8"/>
    <w:rsid w:val="00053181"/>
    <w:rsid w:val="00053B29"/>
    <w:rsid w:val="00054455"/>
    <w:rsid w:val="0005445D"/>
    <w:rsid w:val="00060F25"/>
    <w:rsid w:val="00061824"/>
    <w:rsid w:val="000647B4"/>
    <w:rsid w:val="00065780"/>
    <w:rsid w:val="0006681E"/>
    <w:rsid w:val="00070855"/>
    <w:rsid w:val="000716B3"/>
    <w:rsid w:val="000731D1"/>
    <w:rsid w:val="00075426"/>
    <w:rsid w:val="00075D4F"/>
    <w:rsid w:val="00076014"/>
    <w:rsid w:val="00077466"/>
    <w:rsid w:val="0007796D"/>
    <w:rsid w:val="000845FB"/>
    <w:rsid w:val="000901A5"/>
    <w:rsid w:val="00091393"/>
    <w:rsid w:val="00092836"/>
    <w:rsid w:val="000934EB"/>
    <w:rsid w:val="000951FC"/>
    <w:rsid w:val="000A2C6D"/>
    <w:rsid w:val="000A41ED"/>
    <w:rsid w:val="000A4E08"/>
    <w:rsid w:val="000A5C7E"/>
    <w:rsid w:val="000A61AF"/>
    <w:rsid w:val="000A6DD7"/>
    <w:rsid w:val="000B0ED3"/>
    <w:rsid w:val="000B3113"/>
    <w:rsid w:val="000B34F5"/>
    <w:rsid w:val="000B5637"/>
    <w:rsid w:val="000B5BD0"/>
    <w:rsid w:val="000B68EA"/>
    <w:rsid w:val="000C08F5"/>
    <w:rsid w:val="000C35E9"/>
    <w:rsid w:val="000C6A5F"/>
    <w:rsid w:val="000C729F"/>
    <w:rsid w:val="000C7EB0"/>
    <w:rsid w:val="000D0F5D"/>
    <w:rsid w:val="000D4D1C"/>
    <w:rsid w:val="000D5B9C"/>
    <w:rsid w:val="000D5EC4"/>
    <w:rsid w:val="000D751A"/>
    <w:rsid w:val="000E0E4F"/>
    <w:rsid w:val="000E324F"/>
    <w:rsid w:val="000E4DD5"/>
    <w:rsid w:val="000E5BFF"/>
    <w:rsid w:val="000E65E5"/>
    <w:rsid w:val="000F014C"/>
    <w:rsid w:val="000F01AF"/>
    <w:rsid w:val="000F4618"/>
    <w:rsid w:val="000F4F85"/>
    <w:rsid w:val="00100F9E"/>
    <w:rsid w:val="00102D41"/>
    <w:rsid w:val="00103146"/>
    <w:rsid w:val="00103D15"/>
    <w:rsid w:val="001051C4"/>
    <w:rsid w:val="00105BF0"/>
    <w:rsid w:val="00106011"/>
    <w:rsid w:val="00106E8A"/>
    <w:rsid w:val="001076D2"/>
    <w:rsid w:val="00113457"/>
    <w:rsid w:val="00114C68"/>
    <w:rsid w:val="00116181"/>
    <w:rsid w:val="0011618C"/>
    <w:rsid w:val="0011736E"/>
    <w:rsid w:val="00123180"/>
    <w:rsid w:val="00123603"/>
    <w:rsid w:val="0013009A"/>
    <w:rsid w:val="001311EE"/>
    <w:rsid w:val="0013597D"/>
    <w:rsid w:val="0014234C"/>
    <w:rsid w:val="0014681C"/>
    <w:rsid w:val="001477C3"/>
    <w:rsid w:val="00150367"/>
    <w:rsid w:val="00156A5C"/>
    <w:rsid w:val="00156DBD"/>
    <w:rsid w:val="00156E6A"/>
    <w:rsid w:val="001605D5"/>
    <w:rsid w:val="001619FA"/>
    <w:rsid w:val="0016230D"/>
    <w:rsid w:val="001624FD"/>
    <w:rsid w:val="0016280B"/>
    <w:rsid w:val="00166752"/>
    <w:rsid w:val="001709CF"/>
    <w:rsid w:val="00171A1B"/>
    <w:rsid w:val="00171AAB"/>
    <w:rsid w:val="001729D6"/>
    <w:rsid w:val="00172F4D"/>
    <w:rsid w:val="00174DA3"/>
    <w:rsid w:val="0017672E"/>
    <w:rsid w:val="001776ED"/>
    <w:rsid w:val="001816D8"/>
    <w:rsid w:val="0018418F"/>
    <w:rsid w:val="00187686"/>
    <w:rsid w:val="00191428"/>
    <w:rsid w:val="0019183B"/>
    <w:rsid w:val="00192842"/>
    <w:rsid w:val="0019366A"/>
    <w:rsid w:val="00196B78"/>
    <w:rsid w:val="00197B67"/>
    <w:rsid w:val="001A05CD"/>
    <w:rsid w:val="001A18D0"/>
    <w:rsid w:val="001A2444"/>
    <w:rsid w:val="001A3254"/>
    <w:rsid w:val="001A6AB2"/>
    <w:rsid w:val="001A728C"/>
    <w:rsid w:val="001B005C"/>
    <w:rsid w:val="001B0C7A"/>
    <w:rsid w:val="001B0E0C"/>
    <w:rsid w:val="001B1330"/>
    <w:rsid w:val="001B17F2"/>
    <w:rsid w:val="001B5455"/>
    <w:rsid w:val="001B64B2"/>
    <w:rsid w:val="001C02AA"/>
    <w:rsid w:val="001C1505"/>
    <w:rsid w:val="001C2872"/>
    <w:rsid w:val="001C33F8"/>
    <w:rsid w:val="001C4D3A"/>
    <w:rsid w:val="001D0C00"/>
    <w:rsid w:val="001D14B2"/>
    <w:rsid w:val="001D2252"/>
    <w:rsid w:val="001D2DDE"/>
    <w:rsid w:val="001D31F6"/>
    <w:rsid w:val="001D48BB"/>
    <w:rsid w:val="001D691B"/>
    <w:rsid w:val="001E1A12"/>
    <w:rsid w:val="001E4DFB"/>
    <w:rsid w:val="001E585B"/>
    <w:rsid w:val="001E61FA"/>
    <w:rsid w:val="001E7723"/>
    <w:rsid w:val="001F01AC"/>
    <w:rsid w:val="001F030B"/>
    <w:rsid w:val="001F1CFA"/>
    <w:rsid w:val="001F2E5A"/>
    <w:rsid w:val="001F3CAF"/>
    <w:rsid w:val="001F4D8A"/>
    <w:rsid w:val="001F5924"/>
    <w:rsid w:val="001F7029"/>
    <w:rsid w:val="0020070E"/>
    <w:rsid w:val="00202FF3"/>
    <w:rsid w:val="0020471B"/>
    <w:rsid w:val="00204B35"/>
    <w:rsid w:val="00206A47"/>
    <w:rsid w:val="002106C2"/>
    <w:rsid w:val="00210ACA"/>
    <w:rsid w:val="00210D48"/>
    <w:rsid w:val="002123BA"/>
    <w:rsid w:val="002127DD"/>
    <w:rsid w:val="0021288C"/>
    <w:rsid w:val="00213C7B"/>
    <w:rsid w:val="002142B9"/>
    <w:rsid w:val="002160E9"/>
    <w:rsid w:val="002173AA"/>
    <w:rsid w:val="00217412"/>
    <w:rsid w:val="00221773"/>
    <w:rsid w:val="0022234F"/>
    <w:rsid w:val="00222765"/>
    <w:rsid w:val="00223A36"/>
    <w:rsid w:val="00224D71"/>
    <w:rsid w:val="00226D92"/>
    <w:rsid w:val="00227075"/>
    <w:rsid w:val="00230754"/>
    <w:rsid w:val="00231624"/>
    <w:rsid w:val="00232AEA"/>
    <w:rsid w:val="00234330"/>
    <w:rsid w:val="00235F90"/>
    <w:rsid w:val="00236539"/>
    <w:rsid w:val="00237795"/>
    <w:rsid w:val="00237CE4"/>
    <w:rsid w:val="00237E9C"/>
    <w:rsid w:val="00241F4C"/>
    <w:rsid w:val="00241FED"/>
    <w:rsid w:val="00244768"/>
    <w:rsid w:val="00245221"/>
    <w:rsid w:val="00245687"/>
    <w:rsid w:val="00245AB5"/>
    <w:rsid w:val="00246888"/>
    <w:rsid w:val="00247433"/>
    <w:rsid w:val="00247F41"/>
    <w:rsid w:val="00253016"/>
    <w:rsid w:val="002532C7"/>
    <w:rsid w:val="00254E5F"/>
    <w:rsid w:val="00254F50"/>
    <w:rsid w:val="00256A76"/>
    <w:rsid w:val="00256F5F"/>
    <w:rsid w:val="00256FAE"/>
    <w:rsid w:val="00257985"/>
    <w:rsid w:val="00261930"/>
    <w:rsid w:val="002679BC"/>
    <w:rsid w:val="00270035"/>
    <w:rsid w:val="00271D70"/>
    <w:rsid w:val="00272A2F"/>
    <w:rsid w:val="00273580"/>
    <w:rsid w:val="00273B05"/>
    <w:rsid w:val="0027626D"/>
    <w:rsid w:val="00277D2B"/>
    <w:rsid w:val="00277D31"/>
    <w:rsid w:val="00280BF2"/>
    <w:rsid w:val="00280C90"/>
    <w:rsid w:val="00280F75"/>
    <w:rsid w:val="002829E4"/>
    <w:rsid w:val="00283600"/>
    <w:rsid w:val="00283B2A"/>
    <w:rsid w:val="00283E96"/>
    <w:rsid w:val="0028530D"/>
    <w:rsid w:val="0028587B"/>
    <w:rsid w:val="00285A49"/>
    <w:rsid w:val="002865D0"/>
    <w:rsid w:val="0028776C"/>
    <w:rsid w:val="00290191"/>
    <w:rsid w:val="00292EC7"/>
    <w:rsid w:val="00295A45"/>
    <w:rsid w:val="002A2042"/>
    <w:rsid w:val="002A2231"/>
    <w:rsid w:val="002A3C2B"/>
    <w:rsid w:val="002A4480"/>
    <w:rsid w:val="002A5C54"/>
    <w:rsid w:val="002A71DC"/>
    <w:rsid w:val="002A798F"/>
    <w:rsid w:val="002B0921"/>
    <w:rsid w:val="002B2991"/>
    <w:rsid w:val="002B4989"/>
    <w:rsid w:val="002B79C2"/>
    <w:rsid w:val="002B7F0E"/>
    <w:rsid w:val="002C18F2"/>
    <w:rsid w:val="002C3FDA"/>
    <w:rsid w:val="002C69C7"/>
    <w:rsid w:val="002C7E62"/>
    <w:rsid w:val="002D0021"/>
    <w:rsid w:val="002D029B"/>
    <w:rsid w:val="002D0FF7"/>
    <w:rsid w:val="002D17DE"/>
    <w:rsid w:val="002D2FF5"/>
    <w:rsid w:val="002D41CC"/>
    <w:rsid w:val="002D5DD2"/>
    <w:rsid w:val="002D7765"/>
    <w:rsid w:val="002E0688"/>
    <w:rsid w:val="002E0BB0"/>
    <w:rsid w:val="002E0F5C"/>
    <w:rsid w:val="002E2B94"/>
    <w:rsid w:val="002E30C7"/>
    <w:rsid w:val="002E3A6F"/>
    <w:rsid w:val="002E4504"/>
    <w:rsid w:val="002E4C66"/>
    <w:rsid w:val="002E51C4"/>
    <w:rsid w:val="002E7733"/>
    <w:rsid w:val="002E7FD3"/>
    <w:rsid w:val="002F10EE"/>
    <w:rsid w:val="002F1A45"/>
    <w:rsid w:val="002F1BEB"/>
    <w:rsid w:val="002F1C10"/>
    <w:rsid w:val="002F2B35"/>
    <w:rsid w:val="002F3E1C"/>
    <w:rsid w:val="002F57CD"/>
    <w:rsid w:val="00302B0B"/>
    <w:rsid w:val="003059E3"/>
    <w:rsid w:val="00312BBF"/>
    <w:rsid w:val="00312F32"/>
    <w:rsid w:val="00313CD9"/>
    <w:rsid w:val="003144FA"/>
    <w:rsid w:val="0032037A"/>
    <w:rsid w:val="0032040E"/>
    <w:rsid w:val="00322B97"/>
    <w:rsid w:val="0032454F"/>
    <w:rsid w:val="003254B9"/>
    <w:rsid w:val="00327C74"/>
    <w:rsid w:val="00327FA7"/>
    <w:rsid w:val="00331B17"/>
    <w:rsid w:val="00333477"/>
    <w:rsid w:val="00333DC7"/>
    <w:rsid w:val="003341CF"/>
    <w:rsid w:val="00334654"/>
    <w:rsid w:val="0033619C"/>
    <w:rsid w:val="0034596E"/>
    <w:rsid w:val="0035304F"/>
    <w:rsid w:val="00353894"/>
    <w:rsid w:val="0035394F"/>
    <w:rsid w:val="00354DA5"/>
    <w:rsid w:val="003552DA"/>
    <w:rsid w:val="00355804"/>
    <w:rsid w:val="00356F1B"/>
    <w:rsid w:val="00357CA3"/>
    <w:rsid w:val="00360B37"/>
    <w:rsid w:val="00361238"/>
    <w:rsid w:val="00362036"/>
    <w:rsid w:val="00362595"/>
    <w:rsid w:val="003626D0"/>
    <w:rsid w:val="00364021"/>
    <w:rsid w:val="00364B3E"/>
    <w:rsid w:val="0037125D"/>
    <w:rsid w:val="00374346"/>
    <w:rsid w:val="00375A01"/>
    <w:rsid w:val="00377232"/>
    <w:rsid w:val="00377E3C"/>
    <w:rsid w:val="00384CCA"/>
    <w:rsid w:val="003850D3"/>
    <w:rsid w:val="00386357"/>
    <w:rsid w:val="00387603"/>
    <w:rsid w:val="0039112E"/>
    <w:rsid w:val="003924EB"/>
    <w:rsid w:val="00392C0A"/>
    <w:rsid w:val="00392C66"/>
    <w:rsid w:val="00394E51"/>
    <w:rsid w:val="0039607A"/>
    <w:rsid w:val="0039613F"/>
    <w:rsid w:val="003964F7"/>
    <w:rsid w:val="0039664B"/>
    <w:rsid w:val="00397DE5"/>
    <w:rsid w:val="003A2124"/>
    <w:rsid w:val="003A233F"/>
    <w:rsid w:val="003A2456"/>
    <w:rsid w:val="003A30AE"/>
    <w:rsid w:val="003A4A7C"/>
    <w:rsid w:val="003A5160"/>
    <w:rsid w:val="003A6A04"/>
    <w:rsid w:val="003B0391"/>
    <w:rsid w:val="003B4C3A"/>
    <w:rsid w:val="003B6DB2"/>
    <w:rsid w:val="003C1170"/>
    <w:rsid w:val="003C1A9A"/>
    <w:rsid w:val="003C2817"/>
    <w:rsid w:val="003C2EA7"/>
    <w:rsid w:val="003C3F6E"/>
    <w:rsid w:val="003C4067"/>
    <w:rsid w:val="003C49C1"/>
    <w:rsid w:val="003C75B4"/>
    <w:rsid w:val="003D1261"/>
    <w:rsid w:val="003D2F30"/>
    <w:rsid w:val="003D2FA6"/>
    <w:rsid w:val="003D67F6"/>
    <w:rsid w:val="003D697F"/>
    <w:rsid w:val="003E1F47"/>
    <w:rsid w:val="003E205C"/>
    <w:rsid w:val="003E27A5"/>
    <w:rsid w:val="003E330C"/>
    <w:rsid w:val="003E4DF2"/>
    <w:rsid w:val="003E695E"/>
    <w:rsid w:val="003E6FBD"/>
    <w:rsid w:val="003F0B04"/>
    <w:rsid w:val="003F10E4"/>
    <w:rsid w:val="003F44EF"/>
    <w:rsid w:val="003F521F"/>
    <w:rsid w:val="003F5719"/>
    <w:rsid w:val="003F6BC8"/>
    <w:rsid w:val="00400D3F"/>
    <w:rsid w:val="00401463"/>
    <w:rsid w:val="0040190F"/>
    <w:rsid w:val="00401DE9"/>
    <w:rsid w:val="00402C47"/>
    <w:rsid w:val="00404192"/>
    <w:rsid w:val="004049DB"/>
    <w:rsid w:val="00405B77"/>
    <w:rsid w:val="00410346"/>
    <w:rsid w:val="004107A6"/>
    <w:rsid w:val="0041107F"/>
    <w:rsid w:val="00411222"/>
    <w:rsid w:val="00411743"/>
    <w:rsid w:val="0041175C"/>
    <w:rsid w:val="004121BB"/>
    <w:rsid w:val="004132A9"/>
    <w:rsid w:val="00416D4A"/>
    <w:rsid w:val="00417661"/>
    <w:rsid w:val="00417FBA"/>
    <w:rsid w:val="00421AE0"/>
    <w:rsid w:val="00424372"/>
    <w:rsid w:val="00424B34"/>
    <w:rsid w:val="00424B53"/>
    <w:rsid w:val="00425DB4"/>
    <w:rsid w:val="00425DDA"/>
    <w:rsid w:val="00430774"/>
    <w:rsid w:val="00430E07"/>
    <w:rsid w:val="00432A6F"/>
    <w:rsid w:val="00435012"/>
    <w:rsid w:val="004350FA"/>
    <w:rsid w:val="00436DBE"/>
    <w:rsid w:val="004407FC"/>
    <w:rsid w:val="00441E37"/>
    <w:rsid w:val="00442F8E"/>
    <w:rsid w:val="00445AA2"/>
    <w:rsid w:val="004473AC"/>
    <w:rsid w:val="00450730"/>
    <w:rsid w:val="0045117B"/>
    <w:rsid w:val="00452367"/>
    <w:rsid w:val="00452571"/>
    <w:rsid w:val="004534AC"/>
    <w:rsid w:val="004536D8"/>
    <w:rsid w:val="004545BA"/>
    <w:rsid w:val="004574EB"/>
    <w:rsid w:val="00460324"/>
    <w:rsid w:val="00461934"/>
    <w:rsid w:val="00462010"/>
    <w:rsid w:val="0046289A"/>
    <w:rsid w:val="00463CD1"/>
    <w:rsid w:val="0046609C"/>
    <w:rsid w:val="004660F3"/>
    <w:rsid w:val="004706C0"/>
    <w:rsid w:val="00471D46"/>
    <w:rsid w:val="00472C5E"/>
    <w:rsid w:val="00472CB2"/>
    <w:rsid w:val="00472CE7"/>
    <w:rsid w:val="00473F9D"/>
    <w:rsid w:val="00474D32"/>
    <w:rsid w:val="004774D1"/>
    <w:rsid w:val="004809C6"/>
    <w:rsid w:val="00480A4D"/>
    <w:rsid w:val="00482CC5"/>
    <w:rsid w:val="00484819"/>
    <w:rsid w:val="0048596C"/>
    <w:rsid w:val="00487BA7"/>
    <w:rsid w:val="00490062"/>
    <w:rsid w:val="004942A1"/>
    <w:rsid w:val="004A0105"/>
    <w:rsid w:val="004A55D1"/>
    <w:rsid w:val="004A61A5"/>
    <w:rsid w:val="004A7A9E"/>
    <w:rsid w:val="004A7C5B"/>
    <w:rsid w:val="004B24D5"/>
    <w:rsid w:val="004B277F"/>
    <w:rsid w:val="004B3105"/>
    <w:rsid w:val="004B46D5"/>
    <w:rsid w:val="004C2F9B"/>
    <w:rsid w:val="004C5C4A"/>
    <w:rsid w:val="004D031F"/>
    <w:rsid w:val="004D206A"/>
    <w:rsid w:val="004D2320"/>
    <w:rsid w:val="004D4AB3"/>
    <w:rsid w:val="004D4E05"/>
    <w:rsid w:val="004E0A00"/>
    <w:rsid w:val="004E2001"/>
    <w:rsid w:val="004E49C0"/>
    <w:rsid w:val="004E4D9A"/>
    <w:rsid w:val="004E4F97"/>
    <w:rsid w:val="004E561F"/>
    <w:rsid w:val="004F25C5"/>
    <w:rsid w:val="004F2F84"/>
    <w:rsid w:val="004F36A7"/>
    <w:rsid w:val="004F42B6"/>
    <w:rsid w:val="005001AC"/>
    <w:rsid w:val="00500EF0"/>
    <w:rsid w:val="00505018"/>
    <w:rsid w:val="00505EA1"/>
    <w:rsid w:val="00507DDE"/>
    <w:rsid w:val="00510C30"/>
    <w:rsid w:val="005135B5"/>
    <w:rsid w:val="0051372F"/>
    <w:rsid w:val="00516B06"/>
    <w:rsid w:val="00516E08"/>
    <w:rsid w:val="00520FAE"/>
    <w:rsid w:val="0052337F"/>
    <w:rsid w:val="005239E4"/>
    <w:rsid w:val="005241AD"/>
    <w:rsid w:val="00525BB6"/>
    <w:rsid w:val="0052765A"/>
    <w:rsid w:val="005312D0"/>
    <w:rsid w:val="0053738C"/>
    <w:rsid w:val="00544E5D"/>
    <w:rsid w:val="0054566D"/>
    <w:rsid w:val="00547009"/>
    <w:rsid w:val="00557F7B"/>
    <w:rsid w:val="005621BC"/>
    <w:rsid w:val="005648C2"/>
    <w:rsid w:val="00564C23"/>
    <w:rsid w:val="00572754"/>
    <w:rsid w:val="005727E9"/>
    <w:rsid w:val="00572C8E"/>
    <w:rsid w:val="00577876"/>
    <w:rsid w:val="0058005D"/>
    <w:rsid w:val="0058093E"/>
    <w:rsid w:val="00587569"/>
    <w:rsid w:val="00587E5D"/>
    <w:rsid w:val="00591FAB"/>
    <w:rsid w:val="005966FC"/>
    <w:rsid w:val="00597F6D"/>
    <w:rsid w:val="005A05B0"/>
    <w:rsid w:val="005A1F03"/>
    <w:rsid w:val="005A1F1C"/>
    <w:rsid w:val="005A660B"/>
    <w:rsid w:val="005A6B1C"/>
    <w:rsid w:val="005A70FA"/>
    <w:rsid w:val="005A7F29"/>
    <w:rsid w:val="005B047E"/>
    <w:rsid w:val="005B09E5"/>
    <w:rsid w:val="005B18DA"/>
    <w:rsid w:val="005B2552"/>
    <w:rsid w:val="005B583C"/>
    <w:rsid w:val="005B669A"/>
    <w:rsid w:val="005B74B1"/>
    <w:rsid w:val="005C299D"/>
    <w:rsid w:val="005C3982"/>
    <w:rsid w:val="005C3DDE"/>
    <w:rsid w:val="005C4194"/>
    <w:rsid w:val="005C694B"/>
    <w:rsid w:val="005D0843"/>
    <w:rsid w:val="005D0BE2"/>
    <w:rsid w:val="005E1ED2"/>
    <w:rsid w:val="005E5572"/>
    <w:rsid w:val="005E5EE9"/>
    <w:rsid w:val="005E6DF0"/>
    <w:rsid w:val="005F03D6"/>
    <w:rsid w:val="005F1303"/>
    <w:rsid w:val="005F2423"/>
    <w:rsid w:val="005F3425"/>
    <w:rsid w:val="005F525D"/>
    <w:rsid w:val="005F6C2D"/>
    <w:rsid w:val="00600870"/>
    <w:rsid w:val="00606A90"/>
    <w:rsid w:val="006109C9"/>
    <w:rsid w:val="00611D12"/>
    <w:rsid w:val="006122BA"/>
    <w:rsid w:val="0061352B"/>
    <w:rsid w:val="0061393F"/>
    <w:rsid w:val="00614807"/>
    <w:rsid w:val="00614DEA"/>
    <w:rsid w:val="00615D98"/>
    <w:rsid w:val="00616F53"/>
    <w:rsid w:val="00617D7C"/>
    <w:rsid w:val="006219D8"/>
    <w:rsid w:val="00621C0F"/>
    <w:rsid w:val="00622513"/>
    <w:rsid w:val="00622B14"/>
    <w:rsid w:val="00622C41"/>
    <w:rsid w:val="006247AC"/>
    <w:rsid w:val="0062511C"/>
    <w:rsid w:val="00625430"/>
    <w:rsid w:val="0062612F"/>
    <w:rsid w:val="0062665A"/>
    <w:rsid w:val="00627100"/>
    <w:rsid w:val="006314B2"/>
    <w:rsid w:val="006321BF"/>
    <w:rsid w:val="00632B47"/>
    <w:rsid w:val="00632FCE"/>
    <w:rsid w:val="0063407D"/>
    <w:rsid w:val="006344E5"/>
    <w:rsid w:val="00635873"/>
    <w:rsid w:val="00641A0B"/>
    <w:rsid w:val="0064245C"/>
    <w:rsid w:val="00642747"/>
    <w:rsid w:val="00642915"/>
    <w:rsid w:val="00644CE9"/>
    <w:rsid w:val="0064794E"/>
    <w:rsid w:val="00651807"/>
    <w:rsid w:val="00654F52"/>
    <w:rsid w:val="006577EF"/>
    <w:rsid w:val="006620C0"/>
    <w:rsid w:val="00662C2A"/>
    <w:rsid w:val="0066312B"/>
    <w:rsid w:val="006633FC"/>
    <w:rsid w:val="006657DE"/>
    <w:rsid w:val="006665B3"/>
    <w:rsid w:val="006670D6"/>
    <w:rsid w:val="00667490"/>
    <w:rsid w:val="00667E6B"/>
    <w:rsid w:val="006776C6"/>
    <w:rsid w:val="0068073A"/>
    <w:rsid w:val="0068105B"/>
    <w:rsid w:val="00683141"/>
    <w:rsid w:val="00684CAA"/>
    <w:rsid w:val="00691417"/>
    <w:rsid w:val="0069226A"/>
    <w:rsid w:val="0069512A"/>
    <w:rsid w:val="006963F7"/>
    <w:rsid w:val="00696747"/>
    <w:rsid w:val="006A027F"/>
    <w:rsid w:val="006A155A"/>
    <w:rsid w:val="006A2A73"/>
    <w:rsid w:val="006A3881"/>
    <w:rsid w:val="006A3DA1"/>
    <w:rsid w:val="006B2465"/>
    <w:rsid w:val="006B303D"/>
    <w:rsid w:val="006B491B"/>
    <w:rsid w:val="006B6B3A"/>
    <w:rsid w:val="006C185E"/>
    <w:rsid w:val="006C1ABD"/>
    <w:rsid w:val="006C1FC9"/>
    <w:rsid w:val="006C2783"/>
    <w:rsid w:val="006C469A"/>
    <w:rsid w:val="006C515D"/>
    <w:rsid w:val="006C541F"/>
    <w:rsid w:val="006C579A"/>
    <w:rsid w:val="006C7DF8"/>
    <w:rsid w:val="006D441A"/>
    <w:rsid w:val="006D733F"/>
    <w:rsid w:val="006E1146"/>
    <w:rsid w:val="006E21E3"/>
    <w:rsid w:val="006E2E03"/>
    <w:rsid w:val="006E325F"/>
    <w:rsid w:val="006F0EBD"/>
    <w:rsid w:val="006F3A11"/>
    <w:rsid w:val="006F581F"/>
    <w:rsid w:val="006F7C55"/>
    <w:rsid w:val="00702A2E"/>
    <w:rsid w:val="00704441"/>
    <w:rsid w:val="00705314"/>
    <w:rsid w:val="0070761D"/>
    <w:rsid w:val="00707D4D"/>
    <w:rsid w:val="007102CA"/>
    <w:rsid w:val="00710EA9"/>
    <w:rsid w:val="00712649"/>
    <w:rsid w:val="00715957"/>
    <w:rsid w:val="0071681C"/>
    <w:rsid w:val="0071691C"/>
    <w:rsid w:val="00716B04"/>
    <w:rsid w:val="00716FD3"/>
    <w:rsid w:val="00717794"/>
    <w:rsid w:val="00717CF1"/>
    <w:rsid w:val="00723001"/>
    <w:rsid w:val="007231E3"/>
    <w:rsid w:val="00724134"/>
    <w:rsid w:val="00724DD4"/>
    <w:rsid w:val="0072575E"/>
    <w:rsid w:val="00726479"/>
    <w:rsid w:val="007268E4"/>
    <w:rsid w:val="00727D37"/>
    <w:rsid w:val="00731CBB"/>
    <w:rsid w:val="0073319D"/>
    <w:rsid w:val="007377FB"/>
    <w:rsid w:val="00740F0B"/>
    <w:rsid w:val="00742323"/>
    <w:rsid w:val="00742C2B"/>
    <w:rsid w:val="00744C62"/>
    <w:rsid w:val="007450DD"/>
    <w:rsid w:val="007454A8"/>
    <w:rsid w:val="00745F35"/>
    <w:rsid w:val="007513ED"/>
    <w:rsid w:val="00752B91"/>
    <w:rsid w:val="00752C24"/>
    <w:rsid w:val="007541E8"/>
    <w:rsid w:val="00754E0F"/>
    <w:rsid w:val="00756348"/>
    <w:rsid w:val="00757CCB"/>
    <w:rsid w:val="007609B4"/>
    <w:rsid w:val="00761928"/>
    <w:rsid w:val="00761D14"/>
    <w:rsid w:val="00762581"/>
    <w:rsid w:val="00765AEB"/>
    <w:rsid w:val="00770F2D"/>
    <w:rsid w:val="007712C1"/>
    <w:rsid w:val="007724F9"/>
    <w:rsid w:val="00776EEE"/>
    <w:rsid w:val="00780546"/>
    <w:rsid w:val="007824F0"/>
    <w:rsid w:val="00782BC1"/>
    <w:rsid w:val="0078445E"/>
    <w:rsid w:val="00787B93"/>
    <w:rsid w:val="00790868"/>
    <w:rsid w:val="00790913"/>
    <w:rsid w:val="00790DF5"/>
    <w:rsid w:val="00791FDD"/>
    <w:rsid w:val="00793303"/>
    <w:rsid w:val="00793EAF"/>
    <w:rsid w:val="00794C3F"/>
    <w:rsid w:val="007959F1"/>
    <w:rsid w:val="007A0891"/>
    <w:rsid w:val="007A2F5F"/>
    <w:rsid w:val="007A4CA3"/>
    <w:rsid w:val="007B073A"/>
    <w:rsid w:val="007B1536"/>
    <w:rsid w:val="007B2BD9"/>
    <w:rsid w:val="007B493D"/>
    <w:rsid w:val="007B5321"/>
    <w:rsid w:val="007B6B25"/>
    <w:rsid w:val="007B74E0"/>
    <w:rsid w:val="007C09B0"/>
    <w:rsid w:val="007C0F9B"/>
    <w:rsid w:val="007C1A24"/>
    <w:rsid w:val="007C1E11"/>
    <w:rsid w:val="007C3647"/>
    <w:rsid w:val="007C6080"/>
    <w:rsid w:val="007C7564"/>
    <w:rsid w:val="007D04E4"/>
    <w:rsid w:val="007D194D"/>
    <w:rsid w:val="007D6651"/>
    <w:rsid w:val="007D7043"/>
    <w:rsid w:val="007E1608"/>
    <w:rsid w:val="007E1CB7"/>
    <w:rsid w:val="007E3192"/>
    <w:rsid w:val="007E5BAC"/>
    <w:rsid w:val="007E766B"/>
    <w:rsid w:val="007E7DDC"/>
    <w:rsid w:val="007F01DA"/>
    <w:rsid w:val="007F0680"/>
    <w:rsid w:val="007F100E"/>
    <w:rsid w:val="007F2224"/>
    <w:rsid w:val="007F3D48"/>
    <w:rsid w:val="007F4D98"/>
    <w:rsid w:val="007F52DB"/>
    <w:rsid w:val="007F7EE5"/>
    <w:rsid w:val="00800433"/>
    <w:rsid w:val="00800870"/>
    <w:rsid w:val="008012E7"/>
    <w:rsid w:val="00802C2C"/>
    <w:rsid w:val="00804B7C"/>
    <w:rsid w:val="008062A2"/>
    <w:rsid w:val="00810591"/>
    <w:rsid w:val="008108A5"/>
    <w:rsid w:val="008121D4"/>
    <w:rsid w:val="00815ED0"/>
    <w:rsid w:val="008202A5"/>
    <w:rsid w:val="00821715"/>
    <w:rsid w:val="00824DC7"/>
    <w:rsid w:val="00826985"/>
    <w:rsid w:val="00833153"/>
    <w:rsid w:val="0083337D"/>
    <w:rsid w:val="00837420"/>
    <w:rsid w:val="008425A0"/>
    <w:rsid w:val="00843CC4"/>
    <w:rsid w:val="00844EC0"/>
    <w:rsid w:val="00847BBD"/>
    <w:rsid w:val="00850137"/>
    <w:rsid w:val="00850A2F"/>
    <w:rsid w:val="00851284"/>
    <w:rsid w:val="008524A6"/>
    <w:rsid w:val="00857D7E"/>
    <w:rsid w:val="008624DA"/>
    <w:rsid w:val="00863BB8"/>
    <w:rsid w:val="008649E0"/>
    <w:rsid w:val="00864D46"/>
    <w:rsid w:val="00865122"/>
    <w:rsid w:val="008677B5"/>
    <w:rsid w:val="008708D9"/>
    <w:rsid w:val="00871868"/>
    <w:rsid w:val="00873434"/>
    <w:rsid w:val="00873A4A"/>
    <w:rsid w:val="008743EA"/>
    <w:rsid w:val="0087535D"/>
    <w:rsid w:val="00876A49"/>
    <w:rsid w:val="0087707A"/>
    <w:rsid w:val="008802EB"/>
    <w:rsid w:val="00882FD7"/>
    <w:rsid w:val="00884C3E"/>
    <w:rsid w:val="0088591E"/>
    <w:rsid w:val="0088672E"/>
    <w:rsid w:val="0088739F"/>
    <w:rsid w:val="00887D71"/>
    <w:rsid w:val="00887F1E"/>
    <w:rsid w:val="00890984"/>
    <w:rsid w:val="00890DEE"/>
    <w:rsid w:val="00891CD2"/>
    <w:rsid w:val="00891D40"/>
    <w:rsid w:val="00892CB8"/>
    <w:rsid w:val="00893034"/>
    <w:rsid w:val="00893CEE"/>
    <w:rsid w:val="0089461A"/>
    <w:rsid w:val="00894BB0"/>
    <w:rsid w:val="00894DB3"/>
    <w:rsid w:val="00896D83"/>
    <w:rsid w:val="008A09BB"/>
    <w:rsid w:val="008A2012"/>
    <w:rsid w:val="008A3EA3"/>
    <w:rsid w:val="008A4A51"/>
    <w:rsid w:val="008A7193"/>
    <w:rsid w:val="008B1DCE"/>
    <w:rsid w:val="008B285F"/>
    <w:rsid w:val="008B3D05"/>
    <w:rsid w:val="008B4B34"/>
    <w:rsid w:val="008B619F"/>
    <w:rsid w:val="008B61FB"/>
    <w:rsid w:val="008B6AA4"/>
    <w:rsid w:val="008C1FFB"/>
    <w:rsid w:val="008C22ED"/>
    <w:rsid w:val="008C46DB"/>
    <w:rsid w:val="008C6543"/>
    <w:rsid w:val="008C6B0B"/>
    <w:rsid w:val="008C6B57"/>
    <w:rsid w:val="008D03A5"/>
    <w:rsid w:val="008D242F"/>
    <w:rsid w:val="008D2CAF"/>
    <w:rsid w:val="008D2FB5"/>
    <w:rsid w:val="008D2FCA"/>
    <w:rsid w:val="008D3155"/>
    <w:rsid w:val="008D3D87"/>
    <w:rsid w:val="008D58DF"/>
    <w:rsid w:val="008D5EAE"/>
    <w:rsid w:val="008E0820"/>
    <w:rsid w:val="008E1FC6"/>
    <w:rsid w:val="008E234F"/>
    <w:rsid w:val="008E31F3"/>
    <w:rsid w:val="008E4613"/>
    <w:rsid w:val="008E540E"/>
    <w:rsid w:val="008F2A7B"/>
    <w:rsid w:val="0090070E"/>
    <w:rsid w:val="009049B9"/>
    <w:rsid w:val="00904C2E"/>
    <w:rsid w:val="00904DE6"/>
    <w:rsid w:val="00905310"/>
    <w:rsid w:val="00905C1D"/>
    <w:rsid w:val="0091559D"/>
    <w:rsid w:val="00915602"/>
    <w:rsid w:val="00915FCC"/>
    <w:rsid w:val="00917EA2"/>
    <w:rsid w:val="009217B3"/>
    <w:rsid w:val="009260A7"/>
    <w:rsid w:val="00930ADB"/>
    <w:rsid w:val="00930BAC"/>
    <w:rsid w:val="0093212B"/>
    <w:rsid w:val="00932141"/>
    <w:rsid w:val="009367C9"/>
    <w:rsid w:val="00936EDC"/>
    <w:rsid w:val="00937552"/>
    <w:rsid w:val="00941726"/>
    <w:rsid w:val="0094489C"/>
    <w:rsid w:val="00947E04"/>
    <w:rsid w:val="009527BE"/>
    <w:rsid w:val="00953E93"/>
    <w:rsid w:val="0095439A"/>
    <w:rsid w:val="009555D9"/>
    <w:rsid w:val="009614BC"/>
    <w:rsid w:val="00963861"/>
    <w:rsid w:val="009646E7"/>
    <w:rsid w:val="00964F95"/>
    <w:rsid w:val="00965512"/>
    <w:rsid w:val="00967126"/>
    <w:rsid w:val="00967423"/>
    <w:rsid w:val="00970D6C"/>
    <w:rsid w:val="00973451"/>
    <w:rsid w:val="0097375B"/>
    <w:rsid w:val="00976B98"/>
    <w:rsid w:val="00976FB5"/>
    <w:rsid w:val="00977D5F"/>
    <w:rsid w:val="0098024A"/>
    <w:rsid w:val="00982381"/>
    <w:rsid w:val="009829A0"/>
    <w:rsid w:val="00982C51"/>
    <w:rsid w:val="00983AD3"/>
    <w:rsid w:val="00985669"/>
    <w:rsid w:val="0098737C"/>
    <w:rsid w:val="009878CF"/>
    <w:rsid w:val="00987F68"/>
    <w:rsid w:val="0099175B"/>
    <w:rsid w:val="00991B71"/>
    <w:rsid w:val="00993F46"/>
    <w:rsid w:val="009954F8"/>
    <w:rsid w:val="009956AC"/>
    <w:rsid w:val="00995CA8"/>
    <w:rsid w:val="00995E32"/>
    <w:rsid w:val="00995FD6"/>
    <w:rsid w:val="009975B8"/>
    <w:rsid w:val="009975F0"/>
    <w:rsid w:val="009A07F9"/>
    <w:rsid w:val="009A166B"/>
    <w:rsid w:val="009A1BAC"/>
    <w:rsid w:val="009A3DF7"/>
    <w:rsid w:val="009A53E9"/>
    <w:rsid w:val="009B0E72"/>
    <w:rsid w:val="009B14B8"/>
    <w:rsid w:val="009B241A"/>
    <w:rsid w:val="009B3141"/>
    <w:rsid w:val="009B40F3"/>
    <w:rsid w:val="009B41DC"/>
    <w:rsid w:val="009B525D"/>
    <w:rsid w:val="009B5C21"/>
    <w:rsid w:val="009C1305"/>
    <w:rsid w:val="009C1C8D"/>
    <w:rsid w:val="009C357C"/>
    <w:rsid w:val="009C48A5"/>
    <w:rsid w:val="009C6460"/>
    <w:rsid w:val="009C6C11"/>
    <w:rsid w:val="009D0EEA"/>
    <w:rsid w:val="009D0F36"/>
    <w:rsid w:val="009D15CD"/>
    <w:rsid w:val="009D17AC"/>
    <w:rsid w:val="009D1BCE"/>
    <w:rsid w:val="009D38F8"/>
    <w:rsid w:val="009D3948"/>
    <w:rsid w:val="009D3AC8"/>
    <w:rsid w:val="009D4B71"/>
    <w:rsid w:val="009D5985"/>
    <w:rsid w:val="009D6FF3"/>
    <w:rsid w:val="009E00FF"/>
    <w:rsid w:val="009E0941"/>
    <w:rsid w:val="009E19EB"/>
    <w:rsid w:val="009E1B2F"/>
    <w:rsid w:val="009E32DE"/>
    <w:rsid w:val="009E35F9"/>
    <w:rsid w:val="009E6C49"/>
    <w:rsid w:val="009E7C51"/>
    <w:rsid w:val="009E7F48"/>
    <w:rsid w:val="009F1A1C"/>
    <w:rsid w:val="009F2DC2"/>
    <w:rsid w:val="009F40FE"/>
    <w:rsid w:val="009F5D74"/>
    <w:rsid w:val="009F63E7"/>
    <w:rsid w:val="009F7040"/>
    <w:rsid w:val="00A003EA"/>
    <w:rsid w:val="00A02442"/>
    <w:rsid w:val="00A039AE"/>
    <w:rsid w:val="00A043A9"/>
    <w:rsid w:val="00A0456F"/>
    <w:rsid w:val="00A04991"/>
    <w:rsid w:val="00A0509A"/>
    <w:rsid w:val="00A06242"/>
    <w:rsid w:val="00A063F1"/>
    <w:rsid w:val="00A0659F"/>
    <w:rsid w:val="00A069AA"/>
    <w:rsid w:val="00A11C50"/>
    <w:rsid w:val="00A11CB5"/>
    <w:rsid w:val="00A11E4D"/>
    <w:rsid w:val="00A149D8"/>
    <w:rsid w:val="00A1669C"/>
    <w:rsid w:val="00A168E1"/>
    <w:rsid w:val="00A24C03"/>
    <w:rsid w:val="00A253D9"/>
    <w:rsid w:val="00A25710"/>
    <w:rsid w:val="00A26FB2"/>
    <w:rsid w:val="00A270B3"/>
    <w:rsid w:val="00A30D5D"/>
    <w:rsid w:val="00A33B5B"/>
    <w:rsid w:val="00A42343"/>
    <w:rsid w:val="00A42353"/>
    <w:rsid w:val="00A4294D"/>
    <w:rsid w:val="00A44523"/>
    <w:rsid w:val="00A46854"/>
    <w:rsid w:val="00A51126"/>
    <w:rsid w:val="00A51BAC"/>
    <w:rsid w:val="00A52A9C"/>
    <w:rsid w:val="00A53C3B"/>
    <w:rsid w:val="00A601F1"/>
    <w:rsid w:val="00A612E6"/>
    <w:rsid w:val="00A6285E"/>
    <w:rsid w:val="00A63A41"/>
    <w:rsid w:val="00A63B8C"/>
    <w:rsid w:val="00A6490E"/>
    <w:rsid w:val="00A6494E"/>
    <w:rsid w:val="00A66546"/>
    <w:rsid w:val="00A679B1"/>
    <w:rsid w:val="00A70773"/>
    <w:rsid w:val="00A7579A"/>
    <w:rsid w:val="00A77115"/>
    <w:rsid w:val="00A771E3"/>
    <w:rsid w:val="00A77243"/>
    <w:rsid w:val="00A77744"/>
    <w:rsid w:val="00A8000C"/>
    <w:rsid w:val="00A80454"/>
    <w:rsid w:val="00A84EC6"/>
    <w:rsid w:val="00A86FC1"/>
    <w:rsid w:val="00A87C9A"/>
    <w:rsid w:val="00A90692"/>
    <w:rsid w:val="00A90A70"/>
    <w:rsid w:val="00A90B71"/>
    <w:rsid w:val="00A91236"/>
    <w:rsid w:val="00A95DBB"/>
    <w:rsid w:val="00A96E27"/>
    <w:rsid w:val="00A96E9A"/>
    <w:rsid w:val="00AA1FA5"/>
    <w:rsid w:val="00AA29B2"/>
    <w:rsid w:val="00AA3503"/>
    <w:rsid w:val="00AA46A2"/>
    <w:rsid w:val="00AA5CA4"/>
    <w:rsid w:val="00AA644E"/>
    <w:rsid w:val="00AA7A8A"/>
    <w:rsid w:val="00AB014F"/>
    <w:rsid w:val="00AB0871"/>
    <w:rsid w:val="00AB14E8"/>
    <w:rsid w:val="00AB3B3B"/>
    <w:rsid w:val="00AC143C"/>
    <w:rsid w:val="00AC33E0"/>
    <w:rsid w:val="00AC3429"/>
    <w:rsid w:val="00AC5634"/>
    <w:rsid w:val="00AC5718"/>
    <w:rsid w:val="00AC5E92"/>
    <w:rsid w:val="00AC70F3"/>
    <w:rsid w:val="00AD4438"/>
    <w:rsid w:val="00AD5947"/>
    <w:rsid w:val="00AD60FB"/>
    <w:rsid w:val="00AD6B14"/>
    <w:rsid w:val="00AE2048"/>
    <w:rsid w:val="00AE254C"/>
    <w:rsid w:val="00AE279B"/>
    <w:rsid w:val="00AE2832"/>
    <w:rsid w:val="00AE74E9"/>
    <w:rsid w:val="00AF010B"/>
    <w:rsid w:val="00AF16DC"/>
    <w:rsid w:val="00AF333C"/>
    <w:rsid w:val="00AF3E0B"/>
    <w:rsid w:val="00AF6929"/>
    <w:rsid w:val="00AF7008"/>
    <w:rsid w:val="00AF70E6"/>
    <w:rsid w:val="00B005A9"/>
    <w:rsid w:val="00B00838"/>
    <w:rsid w:val="00B023D7"/>
    <w:rsid w:val="00B0392E"/>
    <w:rsid w:val="00B05A38"/>
    <w:rsid w:val="00B05C5A"/>
    <w:rsid w:val="00B06C45"/>
    <w:rsid w:val="00B152AA"/>
    <w:rsid w:val="00B1653F"/>
    <w:rsid w:val="00B229DF"/>
    <w:rsid w:val="00B22F5E"/>
    <w:rsid w:val="00B27CC1"/>
    <w:rsid w:val="00B31095"/>
    <w:rsid w:val="00B31191"/>
    <w:rsid w:val="00B32557"/>
    <w:rsid w:val="00B3328F"/>
    <w:rsid w:val="00B35C89"/>
    <w:rsid w:val="00B361A8"/>
    <w:rsid w:val="00B415D1"/>
    <w:rsid w:val="00B43323"/>
    <w:rsid w:val="00B43A15"/>
    <w:rsid w:val="00B447F1"/>
    <w:rsid w:val="00B447FC"/>
    <w:rsid w:val="00B45164"/>
    <w:rsid w:val="00B53379"/>
    <w:rsid w:val="00B610D2"/>
    <w:rsid w:val="00B669E9"/>
    <w:rsid w:val="00B74043"/>
    <w:rsid w:val="00B743CD"/>
    <w:rsid w:val="00B75337"/>
    <w:rsid w:val="00B760DF"/>
    <w:rsid w:val="00B76D2F"/>
    <w:rsid w:val="00B77ECC"/>
    <w:rsid w:val="00B77F0E"/>
    <w:rsid w:val="00B83244"/>
    <w:rsid w:val="00B84DA9"/>
    <w:rsid w:val="00B85A5E"/>
    <w:rsid w:val="00B86D17"/>
    <w:rsid w:val="00B909A4"/>
    <w:rsid w:val="00B90A9B"/>
    <w:rsid w:val="00B90AED"/>
    <w:rsid w:val="00B918E1"/>
    <w:rsid w:val="00B91950"/>
    <w:rsid w:val="00B941EE"/>
    <w:rsid w:val="00B94F5B"/>
    <w:rsid w:val="00BA0383"/>
    <w:rsid w:val="00BA084D"/>
    <w:rsid w:val="00BA208F"/>
    <w:rsid w:val="00BA4DB2"/>
    <w:rsid w:val="00BB043C"/>
    <w:rsid w:val="00BB0A56"/>
    <w:rsid w:val="00BB2A30"/>
    <w:rsid w:val="00BB3766"/>
    <w:rsid w:val="00BB4F3C"/>
    <w:rsid w:val="00BB62A8"/>
    <w:rsid w:val="00BB7388"/>
    <w:rsid w:val="00BC190C"/>
    <w:rsid w:val="00BC2270"/>
    <w:rsid w:val="00BC2EE6"/>
    <w:rsid w:val="00BC409B"/>
    <w:rsid w:val="00BC47FA"/>
    <w:rsid w:val="00BC4AB5"/>
    <w:rsid w:val="00BC51AA"/>
    <w:rsid w:val="00BC7AFF"/>
    <w:rsid w:val="00BC7BB5"/>
    <w:rsid w:val="00BD1827"/>
    <w:rsid w:val="00BD1B26"/>
    <w:rsid w:val="00BD454A"/>
    <w:rsid w:val="00BD4625"/>
    <w:rsid w:val="00BD4725"/>
    <w:rsid w:val="00BD5D61"/>
    <w:rsid w:val="00BD686E"/>
    <w:rsid w:val="00BE1063"/>
    <w:rsid w:val="00BE1129"/>
    <w:rsid w:val="00BE2B3B"/>
    <w:rsid w:val="00BE3A52"/>
    <w:rsid w:val="00BE410D"/>
    <w:rsid w:val="00BE5EDE"/>
    <w:rsid w:val="00BF111E"/>
    <w:rsid w:val="00BF2FCE"/>
    <w:rsid w:val="00BF33A0"/>
    <w:rsid w:val="00BF3B72"/>
    <w:rsid w:val="00BF45E4"/>
    <w:rsid w:val="00BF5507"/>
    <w:rsid w:val="00BF588B"/>
    <w:rsid w:val="00C018D8"/>
    <w:rsid w:val="00C04AEA"/>
    <w:rsid w:val="00C05373"/>
    <w:rsid w:val="00C144CF"/>
    <w:rsid w:val="00C151F2"/>
    <w:rsid w:val="00C16B70"/>
    <w:rsid w:val="00C171F3"/>
    <w:rsid w:val="00C20DA9"/>
    <w:rsid w:val="00C23AA8"/>
    <w:rsid w:val="00C24E06"/>
    <w:rsid w:val="00C2617C"/>
    <w:rsid w:val="00C26C41"/>
    <w:rsid w:val="00C3031E"/>
    <w:rsid w:val="00C30ED0"/>
    <w:rsid w:val="00C3165B"/>
    <w:rsid w:val="00C32F00"/>
    <w:rsid w:val="00C33C07"/>
    <w:rsid w:val="00C34752"/>
    <w:rsid w:val="00C34C6C"/>
    <w:rsid w:val="00C363DD"/>
    <w:rsid w:val="00C413BF"/>
    <w:rsid w:val="00C414CC"/>
    <w:rsid w:val="00C4216E"/>
    <w:rsid w:val="00C4417F"/>
    <w:rsid w:val="00C44C6A"/>
    <w:rsid w:val="00C47BD9"/>
    <w:rsid w:val="00C47F6E"/>
    <w:rsid w:val="00C50DC6"/>
    <w:rsid w:val="00C51753"/>
    <w:rsid w:val="00C51CB8"/>
    <w:rsid w:val="00C52988"/>
    <w:rsid w:val="00C52CC2"/>
    <w:rsid w:val="00C537E0"/>
    <w:rsid w:val="00C53C9F"/>
    <w:rsid w:val="00C635DC"/>
    <w:rsid w:val="00C66398"/>
    <w:rsid w:val="00C705CB"/>
    <w:rsid w:val="00C71748"/>
    <w:rsid w:val="00C73362"/>
    <w:rsid w:val="00C807EA"/>
    <w:rsid w:val="00C80921"/>
    <w:rsid w:val="00C81AAE"/>
    <w:rsid w:val="00C81DE6"/>
    <w:rsid w:val="00C83737"/>
    <w:rsid w:val="00C85F15"/>
    <w:rsid w:val="00C87D32"/>
    <w:rsid w:val="00C90F1B"/>
    <w:rsid w:val="00C93157"/>
    <w:rsid w:val="00C93C36"/>
    <w:rsid w:val="00C94AB8"/>
    <w:rsid w:val="00CA17DF"/>
    <w:rsid w:val="00CA412C"/>
    <w:rsid w:val="00CA5063"/>
    <w:rsid w:val="00CA7A66"/>
    <w:rsid w:val="00CA7BA9"/>
    <w:rsid w:val="00CB343B"/>
    <w:rsid w:val="00CB52F5"/>
    <w:rsid w:val="00CB53FE"/>
    <w:rsid w:val="00CB73AE"/>
    <w:rsid w:val="00CC054A"/>
    <w:rsid w:val="00CC162A"/>
    <w:rsid w:val="00CC3826"/>
    <w:rsid w:val="00CC3BCA"/>
    <w:rsid w:val="00CC4A08"/>
    <w:rsid w:val="00CC502C"/>
    <w:rsid w:val="00CC5661"/>
    <w:rsid w:val="00CC6453"/>
    <w:rsid w:val="00CD0BEF"/>
    <w:rsid w:val="00CD15BA"/>
    <w:rsid w:val="00CD172B"/>
    <w:rsid w:val="00CD36B0"/>
    <w:rsid w:val="00CD5889"/>
    <w:rsid w:val="00CD797C"/>
    <w:rsid w:val="00CE2787"/>
    <w:rsid w:val="00CE2B0C"/>
    <w:rsid w:val="00CE472A"/>
    <w:rsid w:val="00CE609D"/>
    <w:rsid w:val="00CE6A1F"/>
    <w:rsid w:val="00CF07F2"/>
    <w:rsid w:val="00CF0904"/>
    <w:rsid w:val="00CF0B74"/>
    <w:rsid w:val="00CF13A4"/>
    <w:rsid w:val="00CF2559"/>
    <w:rsid w:val="00CF31AA"/>
    <w:rsid w:val="00CF363B"/>
    <w:rsid w:val="00CF489A"/>
    <w:rsid w:val="00CF58E7"/>
    <w:rsid w:val="00CF6503"/>
    <w:rsid w:val="00D016AD"/>
    <w:rsid w:val="00D03515"/>
    <w:rsid w:val="00D11147"/>
    <w:rsid w:val="00D11D33"/>
    <w:rsid w:val="00D1359E"/>
    <w:rsid w:val="00D14D76"/>
    <w:rsid w:val="00D153CB"/>
    <w:rsid w:val="00D1681E"/>
    <w:rsid w:val="00D17C46"/>
    <w:rsid w:val="00D17CFC"/>
    <w:rsid w:val="00D21A77"/>
    <w:rsid w:val="00D23EEA"/>
    <w:rsid w:val="00D243E3"/>
    <w:rsid w:val="00D30838"/>
    <w:rsid w:val="00D31736"/>
    <w:rsid w:val="00D3175E"/>
    <w:rsid w:val="00D31A33"/>
    <w:rsid w:val="00D31EF9"/>
    <w:rsid w:val="00D32505"/>
    <w:rsid w:val="00D327A3"/>
    <w:rsid w:val="00D37D62"/>
    <w:rsid w:val="00D425B1"/>
    <w:rsid w:val="00D4305D"/>
    <w:rsid w:val="00D43CCD"/>
    <w:rsid w:val="00D46A8C"/>
    <w:rsid w:val="00D46D72"/>
    <w:rsid w:val="00D50FEC"/>
    <w:rsid w:val="00D5234A"/>
    <w:rsid w:val="00D5307F"/>
    <w:rsid w:val="00D6444A"/>
    <w:rsid w:val="00D650F9"/>
    <w:rsid w:val="00D66DB2"/>
    <w:rsid w:val="00D71B5B"/>
    <w:rsid w:val="00D74334"/>
    <w:rsid w:val="00D77E93"/>
    <w:rsid w:val="00D80D0C"/>
    <w:rsid w:val="00D81946"/>
    <w:rsid w:val="00D81B18"/>
    <w:rsid w:val="00D81BF2"/>
    <w:rsid w:val="00D82B0B"/>
    <w:rsid w:val="00D83146"/>
    <w:rsid w:val="00D8786D"/>
    <w:rsid w:val="00D87F24"/>
    <w:rsid w:val="00D904EF"/>
    <w:rsid w:val="00D90F9F"/>
    <w:rsid w:val="00D930EC"/>
    <w:rsid w:val="00D93A27"/>
    <w:rsid w:val="00DA10EB"/>
    <w:rsid w:val="00DA1564"/>
    <w:rsid w:val="00DB1ED8"/>
    <w:rsid w:val="00DB3A92"/>
    <w:rsid w:val="00DB582E"/>
    <w:rsid w:val="00DB615C"/>
    <w:rsid w:val="00DB66EC"/>
    <w:rsid w:val="00DB6FF2"/>
    <w:rsid w:val="00DB75DF"/>
    <w:rsid w:val="00DB79D2"/>
    <w:rsid w:val="00DC0F29"/>
    <w:rsid w:val="00DC3241"/>
    <w:rsid w:val="00DC3921"/>
    <w:rsid w:val="00DC3DEA"/>
    <w:rsid w:val="00DC41CB"/>
    <w:rsid w:val="00DC4312"/>
    <w:rsid w:val="00DC571A"/>
    <w:rsid w:val="00DC6068"/>
    <w:rsid w:val="00DD0F43"/>
    <w:rsid w:val="00DD1878"/>
    <w:rsid w:val="00DD28F1"/>
    <w:rsid w:val="00DD4CB9"/>
    <w:rsid w:val="00DD5917"/>
    <w:rsid w:val="00DD5F71"/>
    <w:rsid w:val="00DD6CDC"/>
    <w:rsid w:val="00DD78DF"/>
    <w:rsid w:val="00DE081E"/>
    <w:rsid w:val="00DE10D2"/>
    <w:rsid w:val="00DE3475"/>
    <w:rsid w:val="00DE4451"/>
    <w:rsid w:val="00DE61B9"/>
    <w:rsid w:val="00DE647A"/>
    <w:rsid w:val="00DE6A70"/>
    <w:rsid w:val="00DF052A"/>
    <w:rsid w:val="00DF14E2"/>
    <w:rsid w:val="00DF2346"/>
    <w:rsid w:val="00DF27F1"/>
    <w:rsid w:val="00DF3ECE"/>
    <w:rsid w:val="00DF5542"/>
    <w:rsid w:val="00E02AEA"/>
    <w:rsid w:val="00E0568F"/>
    <w:rsid w:val="00E065AD"/>
    <w:rsid w:val="00E066A9"/>
    <w:rsid w:val="00E07316"/>
    <w:rsid w:val="00E10C10"/>
    <w:rsid w:val="00E13150"/>
    <w:rsid w:val="00E14205"/>
    <w:rsid w:val="00E1532E"/>
    <w:rsid w:val="00E16114"/>
    <w:rsid w:val="00E1612B"/>
    <w:rsid w:val="00E20439"/>
    <w:rsid w:val="00E204A2"/>
    <w:rsid w:val="00E2253E"/>
    <w:rsid w:val="00E3224B"/>
    <w:rsid w:val="00E32AEA"/>
    <w:rsid w:val="00E32C85"/>
    <w:rsid w:val="00E32F4D"/>
    <w:rsid w:val="00E33878"/>
    <w:rsid w:val="00E36A37"/>
    <w:rsid w:val="00E411EB"/>
    <w:rsid w:val="00E438E7"/>
    <w:rsid w:val="00E44369"/>
    <w:rsid w:val="00E44D54"/>
    <w:rsid w:val="00E464FF"/>
    <w:rsid w:val="00E46894"/>
    <w:rsid w:val="00E5045C"/>
    <w:rsid w:val="00E50EF3"/>
    <w:rsid w:val="00E5101A"/>
    <w:rsid w:val="00E514A5"/>
    <w:rsid w:val="00E53380"/>
    <w:rsid w:val="00E553BA"/>
    <w:rsid w:val="00E55738"/>
    <w:rsid w:val="00E55E6D"/>
    <w:rsid w:val="00E57E55"/>
    <w:rsid w:val="00E609CA"/>
    <w:rsid w:val="00E65433"/>
    <w:rsid w:val="00E668BE"/>
    <w:rsid w:val="00E67400"/>
    <w:rsid w:val="00E70922"/>
    <w:rsid w:val="00E7218A"/>
    <w:rsid w:val="00E728AC"/>
    <w:rsid w:val="00E7413D"/>
    <w:rsid w:val="00E7557B"/>
    <w:rsid w:val="00E76DCB"/>
    <w:rsid w:val="00E81E78"/>
    <w:rsid w:val="00E8210E"/>
    <w:rsid w:val="00E847B7"/>
    <w:rsid w:val="00E859CC"/>
    <w:rsid w:val="00E85C86"/>
    <w:rsid w:val="00E85D86"/>
    <w:rsid w:val="00E86B51"/>
    <w:rsid w:val="00E86DD2"/>
    <w:rsid w:val="00E87D6A"/>
    <w:rsid w:val="00E87F22"/>
    <w:rsid w:val="00E90C14"/>
    <w:rsid w:val="00E9235E"/>
    <w:rsid w:val="00E92DCF"/>
    <w:rsid w:val="00E92E2A"/>
    <w:rsid w:val="00EA2A53"/>
    <w:rsid w:val="00EA659A"/>
    <w:rsid w:val="00EB2AB0"/>
    <w:rsid w:val="00EB5259"/>
    <w:rsid w:val="00EB549D"/>
    <w:rsid w:val="00EB7D83"/>
    <w:rsid w:val="00EC25ED"/>
    <w:rsid w:val="00EC4F31"/>
    <w:rsid w:val="00EC4F8F"/>
    <w:rsid w:val="00EC55ED"/>
    <w:rsid w:val="00EC5B2B"/>
    <w:rsid w:val="00EC7DF5"/>
    <w:rsid w:val="00ED0EC7"/>
    <w:rsid w:val="00ED219B"/>
    <w:rsid w:val="00ED26ED"/>
    <w:rsid w:val="00ED2705"/>
    <w:rsid w:val="00ED2750"/>
    <w:rsid w:val="00ED386B"/>
    <w:rsid w:val="00ED3A76"/>
    <w:rsid w:val="00ED5440"/>
    <w:rsid w:val="00EE1EA2"/>
    <w:rsid w:val="00EE2028"/>
    <w:rsid w:val="00EE2D01"/>
    <w:rsid w:val="00EE4C16"/>
    <w:rsid w:val="00EE5A02"/>
    <w:rsid w:val="00EE63C4"/>
    <w:rsid w:val="00EF2AC8"/>
    <w:rsid w:val="00EF4584"/>
    <w:rsid w:val="00EF7F37"/>
    <w:rsid w:val="00F009AD"/>
    <w:rsid w:val="00F0112B"/>
    <w:rsid w:val="00F01D6D"/>
    <w:rsid w:val="00F0288E"/>
    <w:rsid w:val="00F034E0"/>
    <w:rsid w:val="00F03D54"/>
    <w:rsid w:val="00F045F9"/>
    <w:rsid w:val="00F05427"/>
    <w:rsid w:val="00F05A74"/>
    <w:rsid w:val="00F05EC1"/>
    <w:rsid w:val="00F071B2"/>
    <w:rsid w:val="00F1155C"/>
    <w:rsid w:val="00F1322A"/>
    <w:rsid w:val="00F155A7"/>
    <w:rsid w:val="00F16567"/>
    <w:rsid w:val="00F1683B"/>
    <w:rsid w:val="00F16C0D"/>
    <w:rsid w:val="00F17073"/>
    <w:rsid w:val="00F20621"/>
    <w:rsid w:val="00F2079F"/>
    <w:rsid w:val="00F208BC"/>
    <w:rsid w:val="00F20B0E"/>
    <w:rsid w:val="00F223E5"/>
    <w:rsid w:val="00F24DE7"/>
    <w:rsid w:val="00F25B36"/>
    <w:rsid w:val="00F2630C"/>
    <w:rsid w:val="00F30031"/>
    <w:rsid w:val="00F3021F"/>
    <w:rsid w:val="00F30F8C"/>
    <w:rsid w:val="00F3185E"/>
    <w:rsid w:val="00F33941"/>
    <w:rsid w:val="00F379A4"/>
    <w:rsid w:val="00F37A67"/>
    <w:rsid w:val="00F428E8"/>
    <w:rsid w:val="00F44075"/>
    <w:rsid w:val="00F44703"/>
    <w:rsid w:val="00F46275"/>
    <w:rsid w:val="00F55203"/>
    <w:rsid w:val="00F559DF"/>
    <w:rsid w:val="00F569F8"/>
    <w:rsid w:val="00F56F1F"/>
    <w:rsid w:val="00F578E8"/>
    <w:rsid w:val="00F605F8"/>
    <w:rsid w:val="00F6168F"/>
    <w:rsid w:val="00F64FC3"/>
    <w:rsid w:val="00F657FA"/>
    <w:rsid w:val="00F65F1A"/>
    <w:rsid w:val="00F670DD"/>
    <w:rsid w:val="00F70743"/>
    <w:rsid w:val="00F7228A"/>
    <w:rsid w:val="00F7267A"/>
    <w:rsid w:val="00F74383"/>
    <w:rsid w:val="00F7516B"/>
    <w:rsid w:val="00F80147"/>
    <w:rsid w:val="00F83575"/>
    <w:rsid w:val="00F83D7F"/>
    <w:rsid w:val="00F853E8"/>
    <w:rsid w:val="00F85BD9"/>
    <w:rsid w:val="00F85CCD"/>
    <w:rsid w:val="00F8655F"/>
    <w:rsid w:val="00F909E4"/>
    <w:rsid w:val="00F95B80"/>
    <w:rsid w:val="00F95CBE"/>
    <w:rsid w:val="00F95EC2"/>
    <w:rsid w:val="00FA0019"/>
    <w:rsid w:val="00FA06F4"/>
    <w:rsid w:val="00FA18C3"/>
    <w:rsid w:val="00FA36C2"/>
    <w:rsid w:val="00FA3D1C"/>
    <w:rsid w:val="00FA4BCB"/>
    <w:rsid w:val="00FA5DF2"/>
    <w:rsid w:val="00FA668F"/>
    <w:rsid w:val="00FB12B0"/>
    <w:rsid w:val="00FB1F67"/>
    <w:rsid w:val="00FB205B"/>
    <w:rsid w:val="00FB2427"/>
    <w:rsid w:val="00FB3BAF"/>
    <w:rsid w:val="00FC1EBD"/>
    <w:rsid w:val="00FC3DBE"/>
    <w:rsid w:val="00FC498F"/>
    <w:rsid w:val="00FC4BFF"/>
    <w:rsid w:val="00FC56CD"/>
    <w:rsid w:val="00FC606C"/>
    <w:rsid w:val="00FC698B"/>
    <w:rsid w:val="00FD19A2"/>
    <w:rsid w:val="00FD1CC1"/>
    <w:rsid w:val="00FD2A8E"/>
    <w:rsid w:val="00FD65D4"/>
    <w:rsid w:val="00FD6850"/>
    <w:rsid w:val="00FD7A42"/>
    <w:rsid w:val="00FE060A"/>
    <w:rsid w:val="00FE28EA"/>
    <w:rsid w:val="00FE3747"/>
    <w:rsid w:val="00FE3AEB"/>
    <w:rsid w:val="00FE4F13"/>
    <w:rsid w:val="00FE53A6"/>
    <w:rsid w:val="00FE6933"/>
    <w:rsid w:val="00FE6960"/>
    <w:rsid w:val="00FF49CA"/>
    <w:rsid w:val="00FF5F0A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7E8F55"/>
  <w15:docId w15:val="{43B4A04E-258E-4858-BF53-1BE90293D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ard">
    <w:name w:val="Normal"/>
    <w:qFormat/>
    <w:rsid w:val="005A1F03"/>
    <w:pPr>
      <w:jc w:val="both"/>
    </w:pPr>
    <w:rPr>
      <w:rFonts w:ascii="Verdana" w:hAnsi="Verdana"/>
    </w:rPr>
  </w:style>
  <w:style w:type="paragraph" w:styleId="Kop1">
    <w:name w:val="heading 1"/>
    <w:aliases w:val="051,k1,k1 + Arial Narrow,Left:  -0,39&quot;,First line:  0&quot;"/>
    <w:basedOn w:val="Standaard"/>
    <w:next w:val="Standaard"/>
    <w:link w:val="Kop1Char"/>
    <w:uiPriority w:val="99"/>
    <w:qFormat/>
    <w:rsid w:val="00AD6B14"/>
    <w:pPr>
      <w:pageBreakBefore/>
      <w:numPr>
        <w:numId w:val="2"/>
      </w:numPr>
      <w:tabs>
        <w:tab w:val="clear" w:pos="360"/>
        <w:tab w:val="left" w:pos="0"/>
      </w:tabs>
      <w:spacing w:before="284"/>
      <w:ind w:hanging="142"/>
      <w:outlineLvl w:val="0"/>
    </w:pPr>
    <w:rPr>
      <w:sz w:val="28"/>
      <w:lang w:val="nl"/>
    </w:rPr>
  </w:style>
  <w:style w:type="paragraph" w:styleId="Kop2">
    <w:name w:val="heading 2"/>
    <w:aliases w:val="052,k2,Heading 2a,Numbered - 2,h 3,h 4"/>
    <w:basedOn w:val="Standaard"/>
    <w:next w:val="Standaard"/>
    <w:link w:val="Kop2Char"/>
    <w:uiPriority w:val="99"/>
    <w:qFormat/>
    <w:rsid w:val="007513ED"/>
    <w:pPr>
      <w:keepNext/>
      <w:numPr>
        <w:ilvl w:val="1"/>
        <w:numId w:val="2"/>
      </w:numPr>
      <w:tabs>
        <w:tab w:val="clear" w:pos="360"/>
        <w:tab w:val="left" w:pos="0"/>
      </w:tabs>
      <w:spacing w:before="284"/>
      <w:ind w:hanging="142"/>
      <w:outlineLvl w:val="1"/>
    </w:pPr>
    <w:rPr>
      <w:b/>
      <w:sz w:val="18"/>
    </w:rPr>
  </w:style>
  <w:style w:type="paragraph" w:styleId="Kop3">
    <w:name w:val="heading 3"/>
    <w:aliases w:val="Numbered - 3,heading 3,3,sub-sub,dd heading 3"/>
    <w:basedOn w:val="Standaard"/>
    <w:next w:val="Standaard"/>
    <w:link w:val="Kop3Char"/>
    <w:uiPriority w:val="99"/>
    <w:qFormat/>
    <w:rsid w:val="002F2B35"/>
    <w:pPr>
      <w:keepNext/>
      <w:numPr>
        <w:ilvl w:val="2"/>
        <w:numId w:val="2"/>
      </w:numPr>
      <w:tabs>
        <w:tab w:val="clear" w:pos="360"/>
      </w:tabs>
      <w:spacing w:before="284"/>
      <w:ind w:hanging="142"/>
      <w:outlineLvl w:val="2"/>
    </w:pPr>
  </w:style>
  <w:style w:type="paragraph" w:styleId="Kop4">
    <w:name w:val="heading 4"/>
    <w:basedOn w:val="Standaard"/>
    <w:next w:val="Standaard"/>
    <w:link w:val="Kop4Char"/>
    <w:uiPriority w:val="99"/>
    <w:qFormat/>
    <w:rsid w:val="00430774"/>
    <w:pPr>
      <w:keepNext/>
      <w:outlineLvl w:val="3"/>
    </w:pPr>
    <w:rPr>
      <w:sz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430774"/>
    <w:pPr>
      <w:keepNext/>
      <w:outlineLvl w:val="4"/>
    </w:pPr>
    <w:rPr>
      <w:rFonts w:ascii="Essent Dax" w:hAnsi="Essent Dax"/>
      <w:sz w:val="32"/>
    </w:rPr>
  </w:style>
  <w:style w:type="paragraph" w:styleId="Kop6">
    <w:name w:val="heading 6"/>
    <w:basedOn w:val="Kop5"/>
    <w:next w:val="Standaard"/>
    <w:link w:val="Kop6Char"/>
    <w:uiPriority w:val="99"/>
    <w:qFormat/>
    <w:rsid w:val="003B6DB2"/>
    <w:pPr>
      <w:spacing w:before="120" w:after="60"/>
      <w:ind w:left="4320" w:hanging="720"/>
      <w:outlineLvl w:val="5"/>
    </w:pPr>
    <w:rPr>
      <w:rFonts w:ascii="Univers" w:hAnsi="Univers" w:cs="Univers"/>
      <w:color w:val="0000FF"/>
      <w:spacing w:val="60"/>
      <w:sz w:val="22"/>
      <w:szCs w:val="22"/>
      <w:lang w:val="fr-FR" w:eastAsia="en-US"/>
    </w:rPr>
  </w:style>
  <w:style w:type="paragraph" w:styleId="Kop7">
    <w:name w:val="heading 7"/>
    <w:basedOn w:val="Standaard"/>
    <w:next w:val="Standaard"/>
    <w:link w:val="Kop7Char"/>
    <w:uiPriority w:val="99"/>
    <w:qFormat/>
    <w:rsid w:val="0043077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Kop8">
    <w:name w:val="heading 8"/>
    <w:basedOn w:val="Standaard"/>
    <w:next w:val="Standaard"/>
    <w:link w:val="Kop8Char"/>
    <w:uiPriority w:val="99"/>
    <w:qFormat/>
    <w:rsid w:val="0043077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link w:val="Kop9Char"/>
    <w:uiPriority w:val="99"/>
    <w:qFormat/>
    <w:rsid w:val="0043077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051 Char,k1 Char,k1 + Arial Narrow Char,Left:  -0 Char,39&quot; Char,First line:  0&quot; Char"/>
    <w:basedOn w:val="Standaardalinea-lettertype"/>
    <w:link w:val="Kop1"/>
    <w:uiPriority w:val="99"/>
    <w:rsid w:val="00AD6B14"/>
    <w:rPr>
      <w:rFonts w:ascii="Verdana" w:hAnsi="Verdana"/>
      <w:sz w:val="28"/>
      <w:lang w:val="nl" w:eastAsia="nl-NL"/>
    </w:rPr>
  </w:style>
  <w:style w:type="paragraph" w:styleId="Koptekst">
    <w:name w:val="header"/>
    <w:aliases w:val="header odd,header odd1,header odd2,header odd3,header odd4,header odd5,header odd6"/>
    <w:basedOn w:val="Standaard"/>
    <w:link w:val="KoptekstChar"/>
    <w:uiPriority w:val="99"/>
    <w:rsid w:val="0043077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header odd Char,header odd1 Char,header odd2 Char,header odd3 Char,header odd4 Char,header odd5 Char,header odd6 Char"/>
    <w:basedOn w:val="Standaardalinea-lettertype"/>
    <w:link w:val="Koptekst"/>
    <w:uiPriority w:val="99"/>
    <w:rsid w:val="003A30AE"/>
    <w:rPr>
      <w:rFonts w:ascii="Verdana" w:hAnsi="Verdana"/>
      <w:sz w:val="19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430774"/>
    <w:pPr>
      <w:tabs>
        <w:tab w:val="center" w:pos="4536"/>
        <w:tab w:val="right" w:pos="9072"/>
      </w:tabs>
    </w:pPr>
  </w:style>
  <w:style w:type="character" w:styleId="Hyperlink">
    <w:name w:val="Hyperlink"/>
    <w:basedOn w:val="Standaardalinea-lettertype"/>
    <w:uiPriority w:val="99"/>
    <w:rsid w:val="00430774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qFormat/>
    <w:rsid w:val="004B46D5"/>
    <w:pPr>
      <w:tabs>
        <w:tab w:val="left" w:pos="567"/>
        <w:tab w:val="right" w:pos="8789"/>
      </w:tabs>
      <w:spacing w:before="30"/>
      <w:ind w:left="567" w:hanging="567"/>
    </w:pPr>
    <w:rPr>
      <w:b/>
      <w:bCs/>
    </w:rPr>
  </w:style>
  <w:style w:type="paragraph" w:customStyle="1" w:styleId="Opsomming">
    <w:name w:val="Opsomming"/>
    <w:basedOn w:val="Standaard"/>
    <w:rsid w:val="00430774"/>
    <w:pPr>
      <w:tabs>
        <w:tab w:val="left" w:pos="0"/>
      </w:tabs>
      <w:ind w:hanging="255"/>
    </w:pPr>
    <w:rPr>
      <w:lang w:val="nl-BE"/>
    </w:rPr>
  </w:style>
  <w:style w:type="paragraph" w:customStyle="1" w:styleId="Opsomminga">
    <w:name w:val="Opsomming a"/>
    <w:basedOn w:val="Standaard"/>
    <w:rsid w:val="00430774"/>
    <w:pPr>
      <w:ind w:hanging="142"/>
    </w:pPr>
    <w:rPr>
      <w:lang w:val="nl-BE"/>
    </w:rPr>
  </w:style>
  <w:style w:type="paragraph" w:customStyle="1" w:styleId="Opsomming1">
    <w:name w:val="Opsomming 1"/>
    <w:basedOn w:val="Standaard"/>
    <w:rsid w:val="00430774"/>
    <w:pPr>
      <w:ind w:hanging="142"/>
    </w:pPr>
    <w:rPr>
      <w:lang w:val="nl-BE"/>
    </w:rPr>
  </w:style>
  <w:style w:type="paragraph" w:styleId="Inhopg2">
    <w:name w:val="toc 2"/>
    <w:basedOn w:val="Standaard"/>
    <w:next w:val="Standaard"/>
    <w:uiPriority w:val="39"/>
    <w:qFormat/>
    <w:rsid w:val="00DB582E"/>
    <w:pPr>
      <w:ind w:left="193"/>
    </w:pPr>
    <w:rPr>
      <w:iCs/>
      <w:sz w:val="18"/>
    </w:rPr>
  </w:style>
  <w:style w:type="paragraph" w:styleId="Inhopg3">
    <w:name w:val="toc 3"/>
    <w:basedOn w:val="Standaard"/>
    <w:next w:val="Standaard"/>
    <w:uiPriority w:val="39"/>
    <w:qFormat/>
    <w:rsid w:val="00430774"/>
    <w:pPr>
      <w:ind w:left="380"/>
    </w:pPr>
    <w:rPr>
      <w:rFonts w:ascii="Calibri" w:hAnsi="Calibri"/>
    </w:rPr>
  </w:style>
  <w:style w:type="paragraph" w:styleId="Inhopg4">
    <w:name w:val="toc 4"/>
    <w:basedOn w:val="Standaard"/>
    <w:next w:val="Standaard"/>
    <w:autoRedefine/>
    <w:uiPriority w:val="39"/>
    <w:rsid w:val="00430774"/>
    <w:pPr>
      <w:ind w:left="570"/>
    </w:pPr>
    <w:rPr>
      <w:rFonts w:ascii="Calibri" w:hAnsi="Calibri"/>
    </w:rPr>
  </w:style>
  <w:style w:type="paragraph" w:styleId="Inhopg5">
    <w:name w:val="toc 5"/>
    <w:basedOn w:val="Standaard"/>
    <w:next w:val="Standaard"/>
    <w:autoRedefine/>
    <w:uiPriority w:val="39"/>
    <w:rsid w:val="00430774"/>
    <w:pPr>
      <w:ind w:left="760"/>
    </w:pPr>
    <w:rPr>
      <w:rFonts w:ascii="Calibri" w:hAnsi="Calibri"/>
    </w:rPr>
  </w:style>
  <w:style w:type="paragraph" w:styleId="Inhopg6">
    <w:name w:val="toc 6"/>
    <w:basedOn w:val="Standaard"/>
    <w:next w:val="Standaard"/>
    <w:autoRedefine/>
    <w:uiPriority w:val="39"/>
    <w:rsid w:val="00430774"/>
    <w:pPr>
      <w:ind w:left="950"/>
    </w:pPr>
    <w:rPr>
      <w:rFonts w:ascii="Calibri" w:hAnsi="Calibri"/>
    </w:rPr>
  </w:style>
  <w:style w:type="paragraph" w:styleId="Inhopg7">
    <w:name w:val="toc 7"/>
    <w:basedOn w:val="Standaard"/>
    <w:next w:val="Standaard"/>
    <w:autoRedefine/>
    <w:uiPriority w:val="39"/>
    <w:rsid w:val="00430774"/>
    <w:pPr>
      <w:ind w:left="1140"/>
    </w:pPr>
    <w:rPr>
      <w:rFonts w:ascii="Calibri" w:hAnsi="Calibri"/>
    </w:rPr>
  </w:style>
  <w:style w:type="paragraph" w:styleId="Inhopg8">
    <w:name w:val="toc 8"/>
    <w:basedOn w:val="Standaard"/>
    <w:next w:val="Standaard"/>
    <w:autoRedefine/>
    <w:uiPriority w:val="39"/>
    <w:rsid w:val="00430774"/>
    <w:pPr>
      <w:ind w:left="1330"/>
    </w:pPr>
    <w:rPr>
      <w:rFonts w:ascii="Calibri" w:hAnsi="Calibri"/>
    </w:rPr>
  </w:style>
  <w:style w:type="paragraph" w:styleId="Inhopg9">
    <w:name w:val="toc 9"/>
    <w:basedOn w:val="Standaard"/>
    <w:next w:val="Standaard"/>
    <w:autoRedefine/>
    <w:uiPriority w:val="39"/>
    <w:rsid w:val="00430774"/>
    <w:pPr>
      <w:ind w:left="1520"/>
    </w:pPr>
    <w:rPr>
      <w:rFonts w:ascii="Calibri" w:hAnsi="Calibri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D327A3"/>
    <w:pPr>
      <w:keepNext/>
      <w:keepLines/>
      <w:numPr>
        <w:numId w:val="0"/>
      </w:numPr>
      <w:tabs>
        <w:tab w:val="clear" w:pos="0"/>
      </w:tabs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val="en-US" w:eastAsia="en-US"/>
    </w:rPr>
  </w:style>
  <w:style w:type="paragraph" w:customStyle="1" w:styleId="Bijlagegenummerd">
    <w:name w:val="Bijlage genummerd"/>
    <w:basedOn w:val="Kop4"/>
    <w:next w:val="Standaard"/>
    <w:rsid w:val="00430774"/>
    <w:pPr>
      <w:tabs>
        <w:tab w:val="num" w:pos="1800"/>
      </w:tabs>
    </w:pPr>
  </w:style>
  <w:style w:type="paragraph" w:styleId="Ballontekst">
    <w:name w:val="Balloon Text"/>
    <w:basedOn w:val="Standaard"/>
    <w:link w:val="BallontekstChar"/>
    <w:uiPriority w:val="99"/>
    <w:rsid w:val="00D327A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D327A3"/>
    <w:rPr>
      <w:rFonts w:ascii="Tahoma" w:hAnsi="Tahoma" w:cs="Tahoma"/>
      <w:sz w:val="16"/>
      <w:szCs w:val="16"/>
      <w:lang w:val="nl-NL" w:eastAsia="nl-NL"/>
    </w:rPr>
  </w:style>
  <w:style w:type="character" w:styleId="Nadruk">
    <w:name w:val="Emphasis"/>
    <w:basedOn w:val="Standaardalinea-lettertype"/>
    <w:qFormat/>
    <w:rsid w:val="00D016AD"/>
    <w:rPr>
      <w:i/>
      <w:iCs/>
    </w:rPr>
  </w:style>
  <w:style w:type="paragraph" w:customStyle="1" w:styleId="CharCharCharCharCharCharChar">
    <w:name w:val="Char Char Char Char Char Char Char"/>
    <w:basedOn w:val="Standaard"/>
    <w:rsid w:val="00DA1564"/>
    <w:pPr>
      <w:spacing w:after="160" w:line="240" w:lineRule="exact"/>
    </w:pPr>
    <w:rPr>
      <w:lang w:val="en-US" w:eastAsia="en-US"/>
    </w:rPr>
  </w:style>
  <w:style w:type="table" w:styleId="Tabelraster">
    <w:name w:val="Table Grid"/>
    <w:basedOn w:val="Standaardtabel"/>
    <w:rsid w:val="00DC60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structuur">
    <w:name w:val="Document Map"/>
    <w:basedOn w:val="Standaard"/>
    <w:link w:val="DocumentstructuurChar"/>
    <w:uiPriority w:val="99"/>
    <w:semiHidden/>
    <w:rsid w:val="00156E6A"/>
    <w:pPr>
      <w:shd w:val="clear" w:color="auto" w:fill="000080"/>
    </w:pPr>
    <w:rPr>
      <w:rFonts w:ascii="Tahoma" w:hAnsi="Tahoma" w:cs="Tahoma"/>
    </w:rPr>
  </w:style>
  <w:style w:type="character" w:styleId="Verwijzingopmerking">
    <w:name w:val="annotation reference"/>
    <w:basedOn w:val="Standaardalinea-lettertype"/>
    <w:uiPriority w:val="99"/>
    <w:semiHidden/>
    <w:rsid w:val="00156E6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156E6A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156E6A"/>
    <w:rPr>
      <w:b/>
      <w:bCs/>
    </w:rPr>
  </w:style>
  <w:style w:type="paragraph" w:styleId="Lijstopsomteken">
    <w:name w:val="List Bullet"/>
    <w:basedOn w:val="Standaard"/>
    <w:rsid w:val="00A26FB2"/>
    <w:pPr>
      <w:tabs>
        <w:tab w:val="num" w:pos="360"/>
      </w:tabs>
      <w:ind w:left="360" w:hanging="360"/>
      <w:contextualSpacing/>
    </w:pPr>
  </w:style>
  <w:style w:type="paragraph" w:styleId="Voetnoottekst">
    <w:name w:val="footnote text"/>
    <w:basedOn w:val="Standaard"/>
    <w:link w:val="VoetnoottekstChar"/>
    <w:rsid w:val="00EE1EA2"/>
    <w:rPr>
      <w:rFonts w:ascii="Times New Roman" w:hAnsi="Times New Roman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rsid w:val="00EE1EA2"/>
    <w:rPr>
      <w:lang w:val="nl-NL" w:eastAsia="en-US"/>
    </w:rPr>
  </w:style>
  <w:style w:type="character" w:styleId="Voetnootmarkering">
    <w:name w:val="footnote reference"/>
    <w:basedOn w:val="Standaardalinea-lettertype"/>
    <w:rsid w:val="00EE1EA2"/>
    <w:rPr>
      <w:vertAlign w:val="superscript"/>
    </w:rPr>
  </w:style>
  <w:style w:type="paragraph" w:customStyle="1" w:styleId="Standaardtemplate">
    <w:name w:val="Standaard_template"/>
    <w:basedOn w:val="Standaard"/>
    <w:rsid w:val="004774D1"/>
    <w:pPr>
      <w:spacing w:line="300" w:lineRule="atLeast"/>
    </w:pPr>
    <w:rPr>
      <w:rFonts w:ascii="Times New Roman" w:hAnsi="Times New Roman"/>
      <w:sz w:val="22"/>
    </w:rPr>
  </w:style>
  <w:style w:type="paragraph" w:customStyle="1" w:styleId="Revisie1">
    <w:name w:val="Revisie1"/>
    <w:hidden/>
    <w:uiPriority w:val="99"/>
    <w:semiHidden/>
    <w:rsid w:val="00505018"/>
    <w:rPr>
      <w:rFonts w:ascii="Verdana" w:hAnsi="Verdana"/>
      <w:sz w:val="19"/>
    </w:rPr>
  </w:style>
  <w:style w:type="paragraph" w:customStyle="1" w:styleId="kopinkader14puntvet">
    <w:name w:val="kop in kader 14 punt vet"/>
    <w:basedOn w:val="Standaard"/>
    <w:rsid w:val="009D3AC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tabs>
        <w:tab w:val="num" w:pos="720"/>
      </w:tabs>
      <w:autoSpaceDE w:val="0"/>
      <w:autoSpaceDN w:val="0"/>
      <w:ind w:left="851" w:hanging="738"/>
    </w:pPr>
    <w:rPr>
      <w:rFonts w:ascii="Arial" w:hAnsi="Arial" w:cs="Arial"/>
      <w:b/>
      <w:bCs/>
      <w:sz w:val="28"/>
      <w:szCs w:val="28"/>
    </w:rPr>
  </w:style>
  <w:style w:type="paragraph" w:styleId="Plattetekst2">
    <w:name w:val="Body Text 2"/>
    <w:basedOn w:val="Standaard"/>
    <w:link w:val="Plattetekst2Char"/>
    <w:uiPriority w:val="99"/>
    <w:rsid w:val="009D3AC8"/>
    <w:pPr>
      <w:autoSpaceDE w:val="0"/>
      <w:autoSpaceDN w:val="0"/>
      <w:spacing w:after="120" w:line="480" w:lineRule="auto"/>
    </w:pPr>
    <w:rPr>
      <w:rFonts w:ascii="Arial" w:hAnsi="Arial" w:cs="Arial"/>
      <w:sz w:val="22"/>
      <w:szCs w:val="22"/>
    </w:rPr>
  </w:style>
  <w:style w:type="character" w:customStyle="1" w:styleId="Plattetekst2Char">
    <w:name w:val="Platte tekst 2 Char"/>
    <w:basedOn w:val="Standaardalinea-lettertype"/>
    <w:link w:val="Plattetekst2"/>
    <w:uiPriority w:val="99"/>
    <w:rsid w:val="009D3AC8"/>
    <w:rPr>
      <w:rFonts w:ascii="Arial" w:hAnsi="Arial" w:cs="Arial"/>
      <w:sz w:val="22"/>
      <w:szCs w:val="22"/>
      <w:lang w:val="nl-NL" w:eastAsia="nl-NL"/>
    </w:rPr>
  </w:style>
  <w:style w:type="paragraph" w:styleId="Plattetekst">
    <w:name w:val="Body Text"/>
    <w:basedOn w:val="Standaard"/>
    <w:link w:val="PlattetekstChar"/>
    <w:uiPriority w:val="99"/>
    <w:rsid w:val="009E1B2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9E1B2F"/>
    <w:rPr>
      <w:rFonts w:ascii="Verdana" w:hAnsi="Verdana"/>
      <w:sz w:val="19"/>
      <w:lang w:val="nl-NL" w:eastAsia="nl-NL"/>
    </w:rPr>
  </w:style>
  <w:style w:type="paragraph" w:customStyle="1" w:styleId="Bijlagen">
    <w:name w:val="Bijlagen"/>
    <w:basedOn w:val="Standaard"/>
    <w:rsid w:val="009E1B2F"/>
    <w:pPr>
      <w:tabs>
        <w:tab w:val="num" w:pos="1080"/>
        <w:tab w:val="left" w:pos="1418"/>
      </w:tabs>
      <w:autoSpaceDE w:val="0"/>
      <w:autoSpaceDN w:val="0"/>
      <w:ind w:left="360" w:hanging="360"/>
    </w:pPr>
    <w:rPr>
      <w:rFonts w:ascii="Arial" w:hAnsi="Arial" w:cs="Arial"/>
      <w:b/>
      <w:bCs/>
      <w:sz w:val="28"/>
      <w:szCs w:val="28"/>
    </w:rPr>
  </w:style>
  <w:style w:type="paragraph" w:customStyle="1" w:styleId="Default">
    <w:name w:val="Default"/>
    <w:link w:val="DefaultChar"/>
    <w:rsid w:val="009321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Standaardalinea-lettertype"/>
    <w:link w:val="Default"/>
    <w:rsid w:val="0093212B"/>
    <w:rPr>
      <w:rFonts w:ascii="Arial" w:hAnsi="Arial" w:cs="Arial"/>
      <w:color w:val="000000"/>
      <w:sz w:val="24"/>
      <w:szCs w:val="24"/>
      <w:lang w:val="nl-NL" w:eastAsia="nl-NL" w:bidi="ar-SA"/>
    </w:rPr>
  </w:style>
  <w:style w:type="paragraph" w:customStyle="1" w:styleId="StandaardVerdana">
    <w:name w:val="Standaard + Verdana"/>
    <w:aliases w:val="9,5 pt"/>
    <w:basedOn w:val="Standaard"/>
    <w:rsid w:val="0028776C"/>
    <w:pPr>
      <w:spacing w:line="300" w:lineRule="atLeast"/>
    </w:pPr>
  </w:style>
  <w:style w:type="paragraph" w:customStyle="1" w:styleId="Lijstalinea1">
    <w:name w:val="Lijstalinea1"/>
    <w:basedOn w:val="Standaard"/>
    <w:link w:val="LijstalineaChar"/>
    <w:uiPriority w:val="34"/>
    <w:qFormat/>
    <w:rsid w:val="00E16114"/>
    <w:pPr>
      <w:ind w:left="720"/>
    </w:pPr>
    <w:rPr>
      <w:rFonts w:ascii="Calibri" w:eastAsia="Calibri" w:hAnsi="Calibri"/>
      <w:sz w:val="22"/>
      <w:szCs w:val="22"/>
      <w:lang w:val="en-GB" w:eastAsia="en-GB"/>
    </w:rPr>
  </w:style>
  <w:style w:type="paragraph" w:customStyle="1" w:styleId="OpmaakprofielRegelafstandenkel">
    <w:name w:val="Opmaakprofiel Regelafstand:  enkel"/>
    <w:basedOn w:val="Standaard"/>
    <w:rsid w:val="007F2224"/>
    <w:pPr>
      <w:spacing w:line="300" w:lineRule="atLeast"/>
    </w:pPr>
    <w:rPr>
      <w:rFonts w:ascii="Essent Proforma" w:hAnsi="Essent Proforma"/>
      <w:sz w:val="23"/>
    </w:rPr>
  </w:style>
  <w:style w:type="paragraph" w:styleId="Bijschrift">
    <w:name w:val="caption"/>
    <w:basedOn w:val="Standaard"/>
    <w:next w:val="Standaard"/>
    <w:qFormat/>
    <w:rsid w:val="008C6B57"/>
    <w:rPr>
      <w:bCs/>
      <w:i/>
      <w:sz w:val="16"/>
    </w:rPr>
  </w:style>
  <w:style w:type="paragraph" w:customStyle="1" w:styleId="Geenafstand1">
    <w:name w:val="Geen afstand1"/>
    <w:uiPriority w:val="1"/>
    <w:qFormat/>
    <w:rsid w:val="00ED386B"/>
    <w:rPr>
      <w:rFonts w:ascii="Verdana" w:hAnsi="Verdana"/>
      <w:sz w:val="19"/>
    </w:rPr>
  </w:style>
  <w:style w:type="paragraph" w:customStyle="1" w:styleId="Figuur">
    <w:name w:val="Figuur"/>
    <w:basedOn w:val="Standaard"/>
    <w:link w:val="FiguurChar"/>
    <w:qFormat/>
    <w:rsid w:val="00915602"/>
    <w:rPr>
      <w:b/>
      <w:sz w:val="14"/>
    </w:rPr>
  </w:style>
  <w:style w:type="character" w:customStyle="1" w:styleId="FiguurChar">
    <w:name w:val="Figuur Char"/>
    <w:basedOn w:val="Standaardalinea-lettertype"/>
    <w:link w:val="Figuur"/>
    <w:rsid w:val="00915602"/>
    <w:rPr>
      <w:rFonts w:ascii="Verdana" w:hAnsi="Verdana"/>
      <w:b/>
      <w:sz w:val="14"/>
      <w:lang w:val="nl-NL" w:eastAsia="nl-NL"/>
    </w:rPr>
  </w:style>
  <w:style w:type="table" w:customStyle="1" w:styleId="Gemiddeldelijst2-accent11">
    <w:name w:val="Gemiddelde lijst 2 - accent 11"/>
    <w:basedOn w:val="Standaardtabel"/>
    <w:uiPriority w:val="66"/>
    <w:rsid w:val="001311E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-Accent11">
    <w:name w:val="Medium Shading 1 - Accent 11"/>
    <w:basedOn w:val="Standaardtabel"/>
    <w:uiPriority w:val="63"/>
    <w:rsid w:val="001311EE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emiddeldraster3-accent11">
    <w:name w:val="Gemiddeld raster 3 - accent 11"/>
    <w:basedOn w:val="Standaardtabel"/>
    <w:uiPriority w:val="69"/>
    <w:rsid w:val="001311E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emiddeldelijst2-accent51">
    <w:name w:val="Gemiddelde lijst 2 - accent 51"/>
    <w:basedOn w:val="Standaardtabel"/>
    <w:uiPriority w:val="66"/>
    <w:rsid w:val="001311E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chtearcering-accent51">
    <w:name w:val="Lichte arcering - accent 51"/>
    <w:basedOn w:val="Standaardtabel"/>
    <w:uiPriority w:val="60"/>
    <w:rsid w:val="00995FD6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11">
    <w:name w:val="Light Shading - Accent 11"/>
    <w:basedOn w:val="Standaardtabel"/>
    <w:uiPriority w:val="60"/>
    <w:rsid w:val="00891D4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Heading1OCEChar">
    <w:name w:val="Heading 1 OCE Char"/>
    <w:basedOn w:val="Standaardalinea-lettertype"/>
    <w:rsid w:val="002D7765"/>
    <w:rPr>
      <w:rFonts w:ascii="Univers 75 Black" w:hAnsi="Univers 75 Black"/>
      <w:b/>
      <w:noProof w:val="0"/>
      <w:kern w:val="28"/>
      <w:sz w:val="28"/>
      <w:lang w:val="en-GB" w:eastAsia="en-US" w:bidi="ar-SA"/>
    </w:rPr>
  </w:style>
  <w:style w:type="paragraph" w:customStyle="1" w:styleId="TableBullet">
    <w:name w:val="Table Bullet"/>
    <w:basedOn w:val="Standaard"/>
    <w:rsid w:val="00430E07"/>
    <w:pPr>
      <w:tabs>
        <w:tab w:val="num" w:pos="720"/>
      </w:tabs>
      <w:spacing w:before="40"/>
      <w:ind w:left="720" w:hanging="360"/>
    </w:pPr>
    <w:rPr>
      <w:rFonts w:ascii="Times New Roman" w:hAnsi="Times New Roman"/>
      <w:lang w:val="en-GB"/>
    </w:rPr>
  </w:style>
  <w:style w:type="paragraph" w:customStyle="1" w:styleId="Heading1OCE">
    <w:name w:val="Heading 1 OCE"/>
    <w:basedOn w:val="Kop1"/>
    <w:autoRedefine/>
    <w:rsid w:val="00430E07"/>
    <w:pPr>
      <w:keepNext/>
      <w:widowControl w:val="0"/>
      <w:numPr>
        <w:numId w:val="3"/>
      </w:numPr>
      <w:tabs>
        <w:tab w:val="clear" w:pos="0"/>
      </w:tabs>
      <w:spacing w:before="0" w:after="120" w:line="567" w:lineRule="atLeast"/>
    </w:pPr>
    <w:rPr>
      <w:rFonts w:ascii="Univers 75 Black" w:hAnsi="Univers 75 Black"/>
      <w:b/>
      <w:kern w:val="28"/>
      <w:lang w:val="en-GB" w:eastAsia="en-US"/>
    </w:rPr>
  </w:style>
  <w:style w:type="character" w:customStyle="1" w:styleId="LijstalineaChar">
    <w:name w:val="Lijstalinea Char"/>
    <w:basedOn w:val="Standaardalinea-lettertype"/>
    <w:link w:val="Lijstalinea1"/>
    <w:uiPriority w:val="34"/>
    <w:rsid w:val="00CE2B0C"/>
    <w:rPr>
      <w:rFonts w:ascii="Calibri" w:eastAsia="Calibri" w:hAnsi="Calibri"/>
      <w:sz w:val="22"/>
      <w:szCs w:val="22"/>
    </w:rPr>
  </w:style>
  <w:style w:type="paragraph" w:customStyle="1" w:styleId="Instructieopmaak">
    <w:name w:val="Instructie opmaak"/>
    <w:basedOn w:val="Bijschrift"/>
    <w:link w:val="InstructieopmaakChar"/>
    <w:qFormat/>
    <w:rsid w:val="009E7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line="360" w:lineRule="auto"/>
      <w:ind w:left="709" w:hanging="709"/>
    </w:pPr>
    <w:rPr>
      <w:b/>
      <w:i w:val="0"/>
      <w:color w:val="365F91"/>
      <w:szCs w:val="19"/>
    </w:rPr>
  </w:style>
  <w:style w:type="character" w:customStyle="1" w:styleId="InstructieopmaakChar">
    <w:name w:val="Instructie opmaak Char"/>
    <w:basedOn w:val="Standaardalinea-lettertype"/>
    <w:link w:val="Instructieopmaak"/>
    <w:rsid w:val="009E7F48"/>
    <w:rPr>
      <w:rFonts w:ascii="Verdana" w:hAnsi="Verdana"/>
      <w:b/>
      <w:bCs/>
      <w:color w:val="365F91"/>
      <w:sz w:val="16"/>
      <w:szCs w:val="19"/>
      <w:lang w:val="nl-NL" w:eastAsia="nl-NL"/>
    </w:rPr>
  </w:style>
  <w:style w:type="character" w:customStyle="1" w:styleId="Kop2Char">
    <w:name w:val="Kop 2 Char"/>
    <w:aliases w:val="052 Char,k2 Char,Heading 2a Char,Numbered - 2 Char,h 3 Char,h 4 Char"/>
    <w:basedOn w:val="Standaardalinea-lettertype"/>
    <w:link w:val="Kop2"/>
    <w:uiPriority w:val="99"/>
    <w:rsid w:val="007609B4"/>
    <w:rPr>
      <w:rFonts w:ascii="Verdana" w:hAnsi="Verdana"/>
      <w:b/>
      <w:sz w:val="18"/>
      <w:lang w:val="nl-NL" w:eastAsia="nl-NL"/>
    </w:rPr>
  </w:style>
  <w:style w:type="paragraph" w:customStyle="1" w:styleId="Heading4a">
    <w:name w:val="Heading 4a"/>
    <w:basedOn w:val="Kop3"/>
    <w:qFormat/>
    <w:rsid w:val="007609B4"/>
    <w:pPr>
      <w:numPr>
        <w:ilvl w:val="3"/>
      </w:numPr>
      <w:tabs>
        <w:tab w:val="clear" w:pos="0"/>
      </w:tabs>
      <w:ind w:hanging="851"/>
    </w:pPr>
  </w:style>
  <w:style w:type="character" w:customStyle="1" w:styleId="Kop6Char">
    <w:name w:val="Kop 6 Char"/>
    <w:basedOn w:val="Standaardalinea-lettertype"/>
    <w:link w:val="Kop6"/>
    <w:uiPriority w:val="99"/>
    <w:rsid w:val="003B6DB2"/>
    <w:rPr>
      <w:rFonts w:ascii="Univers" w:hAnsi="Univers" w:cs="Univers"/>
      <w:color w:val="0000FF"/>
      <w:spacing w:val="60"/>
      <w:sz w:val="22"/>
      <w:szCs w:val="22"/>
      <w:lang w:val="fr-FR" w:eastAsia="en-US"/>
    </w:rPr>
  </w:style>
  <w:style w:type="character" w:customStyle="1" w:styleId="Kop3Char">
    <w:name w:val="Kop 3 Char"/>
    <w:aliases w:val="Numbered - 3 Char,heading 3 Char,3 Char,sub-sub Char,dd heading 3 Char"/>
    <w:basedOn w:val="Standaardalinea-lettertype"/>
    <w:link w:val="Kop3"/>
    <w:uiPriority w:val="99"/>
    <w:locked/>
    <w:rsid w:val="003B6DB2"/>
    <w:rPr>
      <w:rFonts w:ascii="Verdana" w:hAnsi="Verdana"/>
      <w:sz w:val="19"/>
      <w:lang w:val="nl-NL" w:eastAsia="nl-NL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3B6DB2"/>
    <w:rPr>
      <w:rFonts w:ascii="Verdana" w:hAnsi="Verdana"/>
      <w:sz w:val="28"/>
      <w:lang w:val="nl-NL" w:eastAsia="nl-NL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3B6DB2"/>
    <w:rPr>
      <w:rFonts w:ascii="Essent Dax" w:hAnsi="Essent Dax"/>
      <w:sz w:val="32"/>
      <w:lang w:val="nl-NL" w:eastAsia="nl-NL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3B6DB2"/>
    <w:rPr>
      <w:rFonts w:ascii="Arial" w:hAnsi="Arial"/>
      <w:lang w:val="nl-NL" w:eastAsia="nl-NL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3B6DB2"/>
    <w:rPr>
      <w:rFonts w:ascii="Arial" w:hAnsi="Arial"/>
      <w:i/>
      <w:lang w:val="nl-NL" w:eastAsia="nl-NL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3B6DB2"/>
    <w:rPr>
      <w:rFonts w:ascii="Arial" w:hAnsi="Arial"/>
      <w:b/>
      <w:i/>
      <w:sz w:val="18"/>
      <w:lang w:val="nl-NL" w:eastAsia="nl-NL"/>
    </w:rPr>
  </w:style>
  <w:style w:type="paragraph" w:customStyle="1" w:styleId="level10">
    <w:name w:val="_level1"/>
    <w:basedOn w:val="Standaard"/>
    <w:uiPriority w:val="99"/>
    <w:rsid w:val="003B6DB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2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el20">
    <w:name w:val="_level2"/>
    <w:basedOn w:val="Standaard"/>
    <w:uiPriority w:val="99"/>
    <w:rsid w:val="003B6DB2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el30">
    <w:name w:val="_level3"/>
    <w:basedOn w:val="Standaard"/>
    <w:uiPriority w:val="99"/>
    <w:rsid w:val="003B6DB2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el40">
    <w:name w:val="_level4"/>
    <w:basedOn w:val="Standaard"/>
    <w:uiPriority w:val="99"/>
    <w:rsid w:val="003B6DB2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el50">
    <w:name w:val="_level5"/>
    <w:basedOn w:val="Standaard"/>
    <w:uiPriority w:val="99"/>
    <w:rsid w:val="003B6DB2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el6">
    <w:name w:val="_level6"/>
    <w:basedOn w:val="Standaard"/>
    <w:uiPriority w:val="99"/>
    <w:rsid w:val="003B6DB2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el7">
    <w:name w:val="_level7"/>
    <w:basedOn w:val="Standaard"/>
    <w:uiPriority w:val="99"/>
    <w:rsid w:val="003B6DB2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el8">
    <w:name w:val="_level8"/>
    <w:basedOn w:val="Standaard"/>
    <w:uiPriority w:val="99"/>
    <w:rsid w:val="003B6DB2"/>
    <w:pPr>
      <w:widowControl w:val="0"/>
      <w:tabs>
        <w:tab w:val="left" w:pos="5760"/>
        <w:tab w:val="left" w:pos="6480"/>
        <w:tab w:val="left" w:pos="7200"/>
        <w:tab w:val="left" w:pos="7920"/>
      </w:tabs>
      <w:ind w:left="576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el9">
    <w:name w:val="_level9"/>
    <w:basedOn w:val="Standaard"/>
    <w:uiPriority w:val="99"/>
    <w:rsid w:val="003B6DB2"/>
    <w:pPr>
      <w:widowControl w:val="0"/>
      <w:tabs>
        <w:tab w:val="left" w:pos="6480"/>
        <w:tab w:val="left" w:pos="7200"/>
        <w:tab w:val="left" w:pos="7920"/>
      </w:tabs>
      <w:ind w:left="648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sl1">
    <w:name w:val="_levsl1"/>
    <w:basedOn w:val="Standaard"/>
    <w:uiPriority w:val="99"/>
    <w:rsid w:val="003B6DB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2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sl2">
    <w:name w:val="_levsl2"/>
    <w:basedOn w:val="Standaard"/>
    <w:uiPriority w:val="99"/>
    <w:rsid w:val="003B6DB2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sl3">
    <w:name w:val="_levsl3"/>
    <w:basedOn w:val="Standaard"/>
    <w:uiPriority w:val="99"/>
    <w:rsid w:val="003B6DB2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sl4">
    <w:name w:val="_levsl4"/>
    <w:basedOn w:val="Standaard"/>
    <w:uiPriority w:val="99"/>
    <w:rsid w:val="003B6DB2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sl5">
    <w:name w:val="_levsl5"/>
    <w:basedOn w:val="Standaard"/>
    <w:uiPriority w:val="99"/>
    <w:rsid w:val="003B6DB2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sl6">
    <w:name w:val="_levsl6"/>
    <w:basedOn w:val="Standaard"/>
    <w:uiPriority w:val="99"/>
    <w:rsid w:val="003B6DB2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sl7">
    <w:name w:val="_levsl7"/>
    <w:basedOn w:val="Standaard"/>
    <w:uiPriority w:val="99"/>
    <w:rsid w:val="003B6DB2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sl8">
    <w:name w:val="_levsl8"/>
    <w:basedOn w:val="Standaard"/>
    <w:uiPriority w:val="99"/>
    <w:rsid w:val="003B6DB2"/>
    <w:pPr>
      <w:widowControl w:val="0"/>
      <w:tabs>
        <w:tab w:val="left" w:pos="5760"/>
        <w:tab w:val="left" w:pos="6480"/>
        <w:tab w:val="left" w:pos="7200"/>
        <w:tab w:val="left" w:pos="7920"/>
      </w:tabs>
      <w:ind w:left="576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sl9">
    <w:name w:val="_levsl9"/>
    <w:basedOn w:val="Standaard"/>
    <w:uiPriority w:val="99"/>
    <w:rsid w:val="003B6DB2"/>
    <w:pPr>
      <w:widowControl w:val="0"/>
      <w:tabs>
        <w:tab w:val="left" w:pos="6480"/>
        <w:tab w:val="left" w:pos="7200"/>
        <w:tab w:val="left" w:pos="7920"/>
      </w:tabs>
      <w:ind w:left="648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nl1">
    <w:name w:val="_levnl1"/>
    <w:basedOn w:val="Standaard"/>
    <w:uiPriority w:val="99"/>
    <w:rsid w:val="003B6DB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2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nl2">
    <w:name w:val="_levnl2"/>
    <w:basedOn w:val="Standaard"/>
    <w:uiPriority w:val="99"/>
    <w:rsid w:val="003B6DB2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nl3">
    <w:name w:val="_levnl3"/>
    <w:basedOn w:val="Standaard"/>
    <w:uiPriority w:val="99"/>
    <w:rsid w:val="003B6DB2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nl4">
    <w:name w:val="_levnl4"/>
    <w:basedOn w:val="Standaard"/>
    <w:uiPriority w:val="99"/>
    <w:rsid w:val="003B6DB2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nl5">
    <w:name w:val="_levnl5"/>
    <w:basedOn w:val="Standaard"/>
    <w:uiPriority w:val="99"/>
    <w:rsid w:val="003B6DB2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nl6">
    <w:name w:val="_levnl6"/>
    <w:basedOn w:val="Standaard"/>
    <w:uiPriority w:val="99"/>
    <w:rsid w:val="003B6DB2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nl7">
    <w:name w:val="_levnl7"/>
    <w:basedOn w:val="Standaard"/>
    <w:uiPriority w:val="99"/>
    <w:rsid w:val="003B6DB2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nl8">
    <w:name w:val="_levnl8"/>
    <w:basedOn w:val="Standaard"/>
    <w:uiPriority w:val="99"/>
    <w:rsid w:val="003B6DB2"/>
    <w:pPr>
      <w:widowControl w:val="0"/>
      <w:tabs>
        <w:tab w:val="left" w:pos="5760"/>
        <w:tab w:val="left" w:pos="6480"/>
        <w:tab w:val="left" w:pos="7200"/>
        <w:tab w:val="left" w:pos="7920"/>
      </w:tabs>
      <w:ind w:left="576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levnl9">
    <w:name w:val="_levnl9"/>
    <w:basedOn w:val="Standaard"/>
    <w:uiPriority w:val="99"/>
    <w:rsid w:val="003B6DB2"/>
    <w:pPr>
      <w:widowControl w:val="0"/>
      <w:tabs>
        <w:tab w:val="left" w:pos="6480"/>
        <w:tab w:val="left" w:pos="7200"/>
        <w:tab w:val="left" w:pos="7920"/>
      </w:tabs>
      <w:ind w:left="6480" w:hanging="720"/>
    </w:pPr>
    <w:rPr>
      <w:rFonts w:ascii="Times New Roman" w:hAnsi="Times New Roman"/>
      <w:sz w:val="24"/>
      <w:szCs w:val="24"/>
      <w:lang w:val="en-US"/>
    </w:rPr>
  </w:style>
  <w:style w:type="character" w:customStyle="1" w:styleId="DefaultPara">
    <w:name w:val="Default Para"/>
    <w:basedOn w:val="Standaardalinea-lettertype"/>
    <w:uiPriority w:val="99"/>
    <w:rsid w:val="003B6DB2"/>
  </w:style>
  <w:style w:type="paragraph" w:customStyle="1" w:styleId="Outline0011">
    <w:name w:val="Outline001_1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Garamond" w:hAnsi="Garamond" w:cs="Garamond"/>
      <w:sz w:val="24"/>
      <w:szCs w:val="24"/>
      <w:lang w:val="en-US"/>
    </w:rPr>
  </w:style>
  <w:style w:type="paragraph" w:customStyle="1" w:styleId="Outline0012">
    <w:name w:val="Outline001_2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Garamond" w:hAnsi="Garamond" w:cs="Garamond"/>
      <w:sz w:val="24"/>
      <w:szCs w:val="24"/>
      <w:lang w:val="en-US"/>
    </w:rPr>
  </w:style>
  <w:style w:type="paragraph" w:customStyle="1" w:styleId="Outline0013">
    <w:name w:val="Outline001_3"/>
    <w:basedOn w:val="Standaard"/>
    <w:uiPriority w:val="99"/>
    <w:rsid w:val="003B6DB2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17" w:hanging="708"/>
    </w:pPr>
    <w:rPr>
      <w:rFonts w:ascii="Garamond" w:hAnsi="Garamond" w:cs="Garamond"/>
      <w:sz w:val="24"/>
      <w:szCs w:val="24"/>
      <w:lang w:val="en-US"/>
    </w:rPr>
  </w:style>
  <w:style w:type="paragraph" w:customStyle="1" w:styleId="Outline0014">
    <w:name w:val="Outline001_4"/>
    <w:basedOn w:val="Standaard"/>
    <w:uiPriority w:val="99"/>
    <w:rsid w:val="003B6DB2"/>
    <w:pPr>
      <w:tabs>
        <w:tab w:val="left" w:pos="2125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25" w:hanging="708"/>
    </w:pPr>
    <w:rPr>
      <w:rFonts w:ascii="Garamond" w:hAnsi="Garamond" w:cs="Garamond"/>
      <w:sz w:val="24"/>
      <w:szCs w:val="24"/>
      <w:lang w:val="en-US"/>
    </w:rPr>
  </w:style>
  <w:style w:type="paragraph" w:customStyle="1" w:styleId="Outline0015">
    <w:name w:val="Outline001_5"/>
    <w:basedOn w:val="Standaard"/>
    <w:uiPriority w:val="99"/>
    <w:rsid w:val="003B6DB2"/>
    <w:rPr>
      <w:rFonts w:ascii="Times New Roman" w:hAnsi="Times New Roman"/>
      <w:sz w:val="24"/>
      <w:szCs w:val="24"/>
      <w:lang w:val="en-US"/>
    </w:rPr>
  </w:style>
  <w:style w:type="paragraph" w:customStyle="1" w:styleId="Outline0016">
    <w:name w:val="Outline001_6"/>
    <w:basedOn w:val="Standaard"/>
    <w:uiPriority w:val="99"/>
    <w:rsid w:val="003B6DB2"/>
    <w:pPr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/>
      <w:sz w:val="24"/>
      <w:szCs w:val="24"/>
      <w:lang w:val="en-US"/>
    </w:rPr>
  </w:style>
  <w:style w:type="paragraph" w:customStyle="1" w:styleId="Outline0017">
    <w:name w:val="Outline001_7"/>
    <w:basedOn w:val="Standaard"/>
    <w:uiPriority w:val="99"/>
    <w:rsid w:val="003B6DB2"/>
    <w:pPr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/>
      <w:sz w:val="24"/>
      <w:szCs w:val="24"/>
      <w:lang w:val="en-US"/>
    </w:rPr>
  </w:style>
  <w:style w:type="paragraph" w:customStyle="1" w:styleId="Outline0018">
    <w:name w:val="Outline001_8"/>
    <w:basedOn w:val="Standaard"/>
    <w:uiPriority w:val="99"/>
    <w:rsid w:val="003B6DB2"/>
    <w:pPr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/>
      <w:sz w:val="24"/>
      <w:szCs w:val="24"/>
      <w:lang w:val="en-US"/>
    </w:rPr>
  </w:style>
  <w:style w:type="paragraph" w:customStyle="1" w:styleId="Outline0019">
    <w:name w:val="Outline001_9"/>
    <w:basedOn w:val="Standaard"/>
    <w:uiPriority w:val="99"/>
    <w:rsid w:val="003B6DB2"/>
    <w:pPr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/>
      <w:sz w:val="24"/>
      <w:szCs w:val="24"/>
      <w:lang w:val="en-US"/>
    </w:rPr>
  </w:style>
  <w:style w:type="paragraph" w:customStyle="1" w:styleId="Outline0021">
    <w:name w:val="Outline002_1"/>
    <w:basedOn w:val="Standaard"/>
    <w:uiPriority w:val="99"/>
    <w:rsid w:val="003B6DB2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26">
    <w:name w:val="_26"/>
    <w:basedOn w:val="Standaard"/>
    <w:uiPriority w:val="99"/>
    <w:rsid w:val="003B6DB2"/>
    <w:rPr>
      <w:rFonts w:ascii="Times New Roman" w:hAnsi="Times New Roman"/>
      <w:sz w:val="24"/>
      <w:szCs w:val="24"/>
      <w:lang w:val="en-US"/>
    </w:rPr>
  </w:style>
  <w:style w:type="paragraph" w:customStyle="1" w:styleId="25">
    <w:name w:val="_25"/>
    <w:basedOn w:val="Standaard"/>
    <w:uiPriority w:val="99"/>
    <w:rsid w:val="003B6DB2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144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24">
    <w:name w:val="_24"/>
    <w:basedOn w:val="Standaard"/>
    <w:uiPriority w:val="99"/>
    <w:rsid w:val="003B6DB2"/>
    <w:pPr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2160"/>
    </w:pPr>
    <w:rPr>
      <w:rFonts w:ascii="Times New Roman" w:hAnsi="Times New Roman"/>
      <w:sz w:val="24"/>
      <w:szCs w:val="24"/>
      <w:lang w:val="en-US"/>
    </w:rPr>
  </w:style>
  <w:style w:type="paragraph" w:customStyle="1" w:styleId="23">
    <w:name w:val="_23"/>
    <w:basedOn w:val="Standaard"/>
    <w:uiPriority w:val="99"/>
    <w:rsid w:val="003B6DB2"/>
    <w:pPr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2880"/>
    </w:pPr>
    <w:rPr>
      <w:rFonts w:ascii="Times New Roman" w:hAnsi="Times New Roman"/>
      <w:sz w:val="24"/>
      <w:szCs w:val="24"/>
      <w:lang w:val="en-US"/>
    </w:rPr>
  </w:style>
  <w:style w:type="paragraph" w:customStyle="1" w:styleId="22">
    <w:name w:val="_22"/>
    <w:basedOn w:val="Standaard"/>
    <w:uiPriority w:val="99"/>
    <w:rsid w:val="003B6DB2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3600"/>
    </w:pPr>
    <w:rPr>
      <w:rFonts w:ascii="Times New Roman" w:hAnsi="Times New Roman"/>
      <w:sz w:val="24"/>
      <w:szCs w:val="24"/>
      <w:lang w:val="en-US"/>
    </w:rPr>
  </w:style>
  <w:style w:type="paragraph" w:customStyle="1" w:styleId="21">
    <w:name w:val="_21"/>
    <w:basedOn w:val="Standaard"/>
    <w:uiPriority w:val="99"/>
    <w:rsid w:val="003B6DB2"/>
    <w:pPr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4320"/>
    </w:pPr>
    <w:rPr>
      <w:rFonts w:ascii="Times New Roman" w:hAnsi="Times New Roman"/>
      <w:sz w:val="24"/>
      <w:szCs w:val="24"/>
      <w:lang w:val="en-US"/>
    </w:rPr>
  </w:style>
  <w:style w:type="paragraph" w:customStyle="1" w:styleId="20">
    <w:name w:val="_20"/>
    <w:basedOn w:val="Standaard"/>
    <w:uiPriority w:val="99"/>
    <w:rsid w:val="003B6DB2"/>
    <w:pPr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040"/>
    </w:pPr>
    <w:rPr>
      <w:rFonts w:ascii="Times New Roman" w:hAnsi="Times New Roman"/>
      <w:sz w:val="24"/>
      <w:szCs w:val="24"/>
      <w:lang w:val="en-US"/>
    </w:rPr>
  </w:style>
  <w:style w:type="paragraph" w:customStyle="1" w:styleId="19">
    <w:name w:val="_19"/>
    <w:basedOn w:val="Standaard"/>
    <w:uiPriority w:val="99"/>
    <w:rsid w:val="003B6DB2"/>
    <w:pPr>
      <w:tabs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760"/>
    </w:pPr>
    <w:rPr>
      <w:rFonts w:ascii="Times New Roman" w:hAnsi="Times New Roman"/>
      <w:sz w:val="24"/>
      <w:szCs w:val="24"/>
      <w:lang w:val="en-US"/>
    </w:rPr>
  </w:style>
  <w:style w:type="paragraph" w:customStyle="1" w:styleId="18">
    <w:name w:val="_18"/>
    <w:basedOn w:val="Standaard"/>
    <w:uiPriority w:val="99"/>
    <w:rsid w:val="003B6DB2"/>
    <w:pPr>
      <w:tabs>
        <w:tab w:val="left" w:pos="6480"/>
        <w:tab w:val="left" w:pos="7200"/>
        <w:tab w:val="left" w:pos="7920"/>
        <w:tab w:val="left" w:pos="8640"/>
        <w:tab w:val="left" w:pos="9360"/>
      </w:tabs>
      <w:ind w:left="6480"/>
    </w:pPr>
    <w:rPr>
      <w:rFonts w:ascii="Times New Roman" w:hAnsi="Times New Roman"/>
      <w:sz w:val="24"/>
      <w:szCs w:val="24"/>
      <w:lang w:val="en-US"/>
    </w:rPr>
  </w:style>
  <w:style w:type="paragraph" w:customStyle="1" w:styleId="17">
    <w:name w:val="_17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Times New Roman" w:hAnsi="Times New Roman"/>
      <w:sz w:val="24"/>
      <w:szCs w:val="24"/>
      <w:lang w:val="en-US"/>
    </w:rPr>
  </w:style>
  <w:style w:type="paragraph" w:customStyle="1" w:styleId="16">
    <w:name w:val="_16"/>
    <w:basedOn w:val="Standaard"/>
    <w:uiPriority w:val="99"/>
    <w:rsid w:val="003B6DB2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144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15">
    <w:name w:val="_15"/>
    <w:basedOn w:val="Standaard"/>
    <w:uiPriority w:val="99"/>
    <w:rsid w:val="003B6DB2"/>
    <w:pPr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2160"/>
    </w:pPr>
    <w:rPr>
      <w:rFonts w:ascii="Times New Roman" w:hAnsi="Times New Roman"/>
      <w:sz w:val="24"/>
      <w:szCs w:val="24"/>
      <w:lang w:val="en-US"/>
    </w:rPr>
  </w:style>
  <w:style w:type="paragraph" w:customStyle="1" w:styleId="14">
    <w:name w:val="_14"/>
    <w:basedOn w:val="Standaard"/>
    <w:uiPriority w:val="99"/>
    <w:rsid w:val="003B6DB2"/>
    <w:pPr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2880"/>
    </w:pPr>
    <w:rPr>
      <w:rFonts w:ascii="Times New Roman" w:hAnsi="Times New Roman"/>
      <w:sz w:val="24"/>
      <w:szCs w:val="24"/>
      <w:lang w:val="en-US"/>
    </w:rPr>
  </w:style>
  <w:style w:type="paragraph" w:customStyle="1" w:styleId="13">
    <w:name w:val="_13"/>
    <w:basedOn w:val="Standaard"/>
    <w:uiPriority w:val="99"/>
    <w:rsid w:val="003B6DB2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3600"/>
    </w:pPr>
    <w:rPr>
      <w:rFonts w:ascii="Times New Roman" w:hAnsi="Times New Roman"/>
      <w:sz w:val="24"/>
      <w:szCs w:val="24"/>
      <w:lang w:val="en-US"/>
    </w:rPr>
  </w:style>
  <w:style w:type="paragraph" w:customStyle="1" w:styleId="12">
    <w:name w:val="_12"/>
    <w:basedOn w:val="Standaard"/>
    <w:uiPriority w:val="99"/>
    <w:rsid w:val="003B6DB2"/>
    <w:pPr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4320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_11"/>
    <w:basedOn w:val="Standaard"/>
    <w:uiPriority w:val="99"/>
    <w:rsid w:val="003B6DB2"/>
    <w:pPr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040"/>
    </w:pPr>
    <w:rPr>
      <w:rFonts w:ascii="Times New Roman" w:hAnsi="Times New Roman"/>
      <w:sz w:val="24"/>
      <w:szCs w:val="24"/>
      <w:lang w:val="en-US"/>
    </w:rPr>
  </w:style>
  <w:style w:type="paragraph" w:customStyle="1" w:styleId="10">
    <w:name w:val="_10"/>
    <w:basedOn w:val="Standaard"/>
    <w:uiPriority w:val="99"/>
    <w:rsid w:val="003B6DB2"/>
    <w:pPr>
      <w:tabs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760"/>
    </w:pPr>
    <w:rPr>
      <w:rFonts w:ascii="Times New Roman" w:hAnsi="Times New Roman"/>
      <w:sz w:val="24"/>
      <w:szCs w:val="24"/>
      <w:lang w:val="en-US"/>
    </w:rPr>
  </w:style>
  <w:style w:type="paragraph" w:customStyle="1" w:styleId="9">
    <w:name w:val="_9"/>
    <w:basedOn w:val="Standaard"/>
    <w:uiPriority w:val="99"/>
    <w:rsid w:val="003B6DB2"/>
    <w:pPr>
      <w:tabs>
        <w:tab w:val="left" w:pos="6480"/>
        <w:tab w:val="left" w:pos="7200"/>
        <w:tab w:val="left" w:pos="7920"/>
        <w:tab w:val="left" w:pos="8640"/>
        <w:tab w:val="left" w:pos="9360"/>
      </w:tabs>
      <w:ind w:left="6480"/>
    </w:pPr>
    <w:rPr>
      <w:rFonts w:ascii="Times New Roman" w:hAnsi="Times New Roman"/>
      <w:sz w:val="24"/>
      <w:szCs w:val="24"/>
      <w:lang w:val="en-US"/>
    </w:rPr>
  </w:style>
  <w:style w:type="paragraph" w:customStyle="1" w:styleId="8">
    <w:name w:val="_8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Times New Roman" w:hAnsi="Times New Roman"/>
      <w:sz w:val="24"/>
      <w:szCs w:val="24"/>
      <w:lang w:val="en-US"/>
    </w:rPr>
  </w:style>
  <w:style w:type="paragraph" w:customStyle="1" w:styleId="7">
    <w:name w:val="_7"/>
    <w:basedOn w:val="Standaard"/>
    <w:uiPriority w:val="99"/>
    <w:rsid w:val="003B6DB2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1440" w:hanging="720"/>
    </w:pPr>
    <w:rPr>
      <w:rFonts w:ascii="Times New Roman" w:hAnsi="Times New Roman"/>
      <w:sz w:val="24"/>
      <w:szCs w:val="24"/>
      <w:lang w:val="en-US"/>
    </w:rPr>
  </w:style>
  <w:style w:type="paragraph" w:customStyle="1" w:styleId="6">
    <w:name w:val="_6"/>
    <w:basedOn w:val="Standaard"/>
    <w:uiPriority w:val="99"/>
    <w:rsid w:val="003B6DB2"/>
    <w:pPr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2160"/>
    </w:pPr>
    <w:rPr>
      <w:rFonts w:ascii="Times New Roman" w:hAnsi="Times New Roman"/>
      <w:sz w:val="24"/>
      <w:szCs w:val="24"/>
      <w:lang w:val="en-US"/>
    </w:rPr>
  </w:style>
  <w:style w:type="paragraph" w:customStyle="1" w:styleId="5">
    <w:name w:val="_5"/>
    <w:basedOn w:val="Standaard"/>
    <w:uiPriority w:val="99"/>
    <w:rsid w:val="003B6DB2"/>
    <w:pPr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2880"/>
    </w:pPr>
    <w:rPr>
      <w:rFonts w:ascii="Times New Roman" w:hAnsi="Times New Roman"/>
      <w:sz w:val="24"/>
      <w:szCs w:val="24"/>
      <w:lang w:val="en-US"/>
    </w:rPr>
  </w:style>
  <w:style w:type="paragraph" w:customStyle="1" w:styleId="4">
    <w:name w:val="_4"/>
    <w:basedOn w:val="Standaard"/>
    <w:uiPriority w:val="99"/>
    <w:rsid w:val="003B6DB2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3600"/>
    </w:pPr>
    <w:rPr>
      <w:rFonts w:ascii="Times New Roman" w:hAnsi="Times New Roman"/>
      <w:sz w:val="24"/>
      <w:szCs w:val="24"/>
      <w:lang w:val="en-US"/>
    </w:rPr>
  </w:style>
  <w:style w:type="paragraph" w:customStyle="1" w:styleId="3">
    <w:name w:val="_3"/>
    <w:basedOn w:val="Standaard"/>
    <w:uiPriority w:val="99"/>
    <w:rsid w:val="003B6DB2"/>
    <w:pPr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4320"/>
    </w:pPr>
    <w:rPr>
      <w:rFonts w:ascii="Times New Roman" w:hAnsi="Times New Roman"/>
      <w:sz w:val="24"/>
      <w:szCs w:val="24"/>
      <w:lang w:val="en-US"/>
    </w:rPr>
  </w:style>
  <w:style w:type="paragraph" w:customStyle="1" w:styleId="2">
    <w:name w:val="_2"/>
    <w:basedOn w:val="Standaard"/>
    <w:uiPriority w:val="99"/>
    <w:rsid w:val="003B6DB2"/>
    <w:pPr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040"/>
    </w:pPr>
    <w:rPr>
      <w:rFonts w:ascii="Times New Roman" w:hAnsi="Times New Roman"/>
      <w:sz w:val="24"/>
      <w:szCs w:val="24"/>
      <w:lang w:val="en-US"/>
    </w:rPr>
  </w:style>
  <w:style w:type="paragraph" w:customStyle="1" w:styleId="1">
    <w:name w:val="_1"/>
    <w:basedOn w:val="Standaard"/>
    <w:uiPriority w:val="99"/>
    <w:rsid w:val="003B6DB2"/>
    <w:pPr>
      <w:tabs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760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_"/>
    <w:basedOn w:val="Standaard"/>
    <w:uiPriority w:val="99"/>
    <w:rsid w:val="003B6DB2"/>
    <w:pPr>
      <w:tabs>
        <w:tab w:val="left" w:pos="6480"/>
        <w:tab w:val="left" w:pos="7200"/>
        <w:tab w:val="left" w:pos="7920"/>
        <w:tab w:val="left" w:pos="8640"/>
        <w:tab w:val="left" w:pos="9360"/>
      </w:tabs>
      <w:ind w:left="6480"/>
    </w:pPr>
    <w:rPr>
      <w:rFonts w:ascii="Times New Roman" w:hAnsi="Times New Roman"/>
      <w:sz w:val="24"/>
      <w:szCs w:val="24"/>
      <w:lang w:val="en-US"/>
    </w:rPr>
  </w:style>
  <w:style w:type="paragraph" w:customStyle="1" w:styleId="WPNormal">
    <w:name w:val="WP_Normal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Times New Roman" w:hAnsi="Times New Roman"/>
      <w:sz w:val="24"/>
      <w:szCs w:val="24"/>
      <w:lang w:val="en-US"/>
    </w:rPr>
  </w:style>
  <w:style w:type="paragraph" w:customStyle="1" w:styleId="DefinitionT">
    <w:name w:val="Definition T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Times New Roman" w:hAnsi="Times New Roman"/>
      <w:sz w:val="24"/>
      <w:szCs w:val="24"/>
      <w:lang w:val="en-US"/>
    </w:rPr>
  </w:style>
  <w:style w:type="paragraph" w:customStyle="1" w:styleId="DefinitionL">
    <w:name w:val="Definition L"/>
    <w:basedOn w:val="Standaard"/>
    <w:uiPriority w:val="99"/>
    <w:rsid w:val="003B6DB2"/>
    <w:pPr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360"/>
    </w:pPr>
    <w:rPr>
      <w:rFonts w:ascii="Times New Roman" w:hAnsi="Times New Roman"/>
      <w:sz w:val="24"/>
      <w:szCs w:val="24"/>
      <w:lang w:val="en-US"/>
    </w:rPr>
  </w:style>
  <w:style w:type="character" w:customStyle="1" w:styleId="Definition">
    <w:name w:val="Definition"/>
    <w:basedOn w:val="Standaardalinea-lettertype"/>
    <w:uiPriority w:val="99"/>
    <w:rsid w:val="003B6DB2"/>
    <w:rPr>
      <w:i/>
      <w:iCs/>
    </w:rPr>
  </w:style>
  <w:style w:type="paragraph" w:customStyle="1" w:styleId="H1">
    <w:name w:val="H1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Arial" w:hAnsi="Arial" w:cs="Arial"/>
      <w:b/>
      <w:bCs/>
      <w:sz w:val="48"/>
      <w:szCs w:val="48"/>
      <w:lang w:val="en-US"/>
    </w:rPr>
  </w:style>
  <w:style w:type="paragraph" w:customStyle="1" w:styleId="H2">
    <w:name w:val="H2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H3">
    <w:name w:val="H3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H4">
    <w:name w:val="H4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H5">
    <w:name w:val="H5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Arial" w:hAnsi="Arial" w:cs="Arial"/>
      <w:b/>
      <w:bCs/>
      <w:lang w:val="en-US"/>
    </w:rPr>
  </w:style>
  <w:style w:type="paragraph" w:customStyle="1" w:styleId="H6">
    <w:name w:val="H6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Address">
    <w:name w:val="Address"/>
    <w:basedOn w:val="Standaard"/>
    <w:uiPriority w:val="99"/>
    <w:rsid w:val="003B6DB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Times New Roman" w:hAnsi="Times New Roman"/>
      <w:i/>
      <w:iCs/>
      <w:sz w:val="24"/>
      <w:szCs w:val="24"/>
      <w:lang w:val="en-US"/>
    </w:rPr>
  </w:style>
  <w:style w:type="paragraph" w:customStyle="1" w:styleId="Blockquote">
    <w:name w:val="Blockquote"/>
    <w:basedOn w:val="Standaard"/>
    <w:uiPriority w:val="99"/>
    <w:rsid w:val="003B6DB2"/>
    <w:pPr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360" w:right="360"/>
    </w:pPr>
    <w:rPr>
      <w:rFonts w:ascii="Times New Roman" w:hAnsi="Times New Roman"/>
      <w:sz w:val="24"/>
      <w:szCs w:val="24"/>
      <w:lang w:val="en-US"/>
    </w:rPr>
  </w:style>
  <w:style w:type="character" w:customStyle="1" w:styleId="CITE">
    <w:name w:val="CITE"/>
    <w:basedOn w:val="Standaardalinea-lettertype"/>
    <w:uiPriority w:val="99"/>
    <w:rsid w:val="003B6DB2"/>
    <w:rPr>
      <w:i/>
      <w:iCs/>
    </w:rPr>
  </w:style>
  <w:style w:type="character" w:customStyle="1" w:styleId="CODE">
    <w:name w:val="CODE"/>
    <w:basedOn w:val="Standaardalinea-lettertype"/>
    <w:uiPriority w:val="99"/>
    <w:rsid w:val="003B6DB2"/>
    <w:rPr>
      <w:rFonts w:ascii="Courier New" w:hAnsi="Courier New" w:cs="Courier New"/>
      <w:sz w:val="20"/>
      <w:szCs w:val="20"/>
    </w:rPr>
  </w:style>
  <w:style w:type="character" w:customStyle="1" w:styleId="WPEmphasis">
    <w:name w:val="WP_Emphasis"/>
    <w:basedOn w:val="Standaardalinea-lettertype"/>
    <w:uiPriority w:val="99"/>
    <w:rsid w:val="003B6DB2"/>
    <w:rPr>
      <w:i/>
      <w:iCs/>
    </w:rPr>
  </w:style>
  <w:style w:type="character" w:customStyle="1" w:styleId="WPHyperlink">
    <w:name w:val="WP_Hyperlink"/>
    <w:basedOn w:val="Standaardalinea-lettertype"/>
    <w:uiPriority w:val="99"/>
    <w:rsid w:val="003B6DB2"/>
    <w:rPr>
      <w:color w:val="0000FF"/>
      <w:u w:val="single"/>
    </w:rPr>
  </w:style>
  <w:style w:type="character" w:customStyle="1" w:styleId="FollowedHype">
    <w:name w:val="FollowedHype"/>
    <w:basedOn w:val="Standaardalinea-lettertype"/>
    <w:uiPriority w:val="99"/>
    <w:rsid w:val="003B6DB2"/>
    <w:rPr>
      <w:color w:val="800080"/>
      <w:u w:val="single"/>
    </w:rPr>
  </w:style>
  <w:style w:type="character" w:customStyle="1" w:styleId="Keyboard">
    <w:name w:val="Keyboard"/>
    <w:basedOn w:val="Standaardalinea-lettertype"/>
    <w:uiPriority w:val="99"/>
    <w:rsid w:val="003B6DB2"/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basedOn w:val="Standaard"/>
    <w:uiPriority w:val="99"/>
    <w:rsid w:val="003B6DB2"/>
    <w:pPr>
      <w:tabs>
        <w:tab w:val="left" w:pos="0"/>
        <w:tab w:val="left" w:pos="960"/>
        <w:tab w:val="left" w:pos="1919"/>
        <w:tab w:val="left" w:pos="2878"/>
        <w:tab w:val="left" w:pos="3836"/>
        <w:tab w:val="left" w:pos="4795"/>
        <w:tab w:val="left" w:pos="5754"/>
        <w:tab w:val="left" w:pos="6714"/>
        <w:tab w:val="left" w:pos="7673"/>
        <w:tab w:val="left" w:pos="8632"/>
        <w:tab w:val="left" w:pos="9590"/>
      </w:tabs>
    </w:pPr>
    <w:rPr>
      <w:rFonts w:ascii="Courier New" w:hAnsi="Courier New" w:cs="Courier New"/>
      <w:lang w:val="en-US"/>
    </w:rPr>
  </w:style>
  <w:style w:type="paragraph" w:customStyle="1" w:styleId="zBottomof">
    <w:name w:val="zBottom of"/>
    <w:basedOn w:val="Standaard"/>
    <w:uiPriority w:val="99"/>
    <w:rsid w:val="003B6DB2"/>
    <w:pPr>
      <w:pBdr>
        <w:top w:val="double" w:sz="2" w:space="0" w:color="000000"/>
      </w:pBd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rFonts w:ascii="Arial" w:hAnsi="Arial" w:cs="Arial"/>
      <w:sz w:val="16"/>
      <w:szCs w:val="16"/>
      <w:lang w:val="en-US"/>
    </w:rPr>
  </w:style>
  <w:style w:type="paragraph" w:customStyle="1" w:styleId="zTopofFor">
    <w:name w:val="zTop of For"/>
    <w:basedOn w:val="Standaard"/>
    <w:uiPriority w:val="99"/>
    <w:rsid w:val="003B6DB2"/>
    <w:pPr>
      <w:pBdr>
        <w:bottom w:val="double" w:sz="2" w:space="0" w:color="000000"/>
      </w:pBd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rFonts w:ascii="Arial" w:hAnsi="Arial" w:cs="Arial"/>
      <w:sz w:val="16"/>
      <w:szCs w:val="16"/>
      <w:lang w:val="en-US"/>
    </w:rPr>
  </w:style>
  <w:style w:type="character" w:customStyle="1" w:styleId="Sample">
    <w:name w:val="Sample"/>
    <w:basedOn w:val="Standaardalinea-lettertype"/>
    <w:uiPriority w:val="99"/>
    <w:rsid w:val="003B6DB2"/>
    <w:rPr>
      <w:rFonts w:ascii="Courier New" w:hAnsi="Courier New" w:cs="Courier New"/>
    </w:rPr>
  </w:style>
  <w:style w:type="character" w:customStyle="1" w:styleId="WPStrong">
    <w:name w:val="WP_Strong"/>
    <w:basedOn w:val="Standaardalinea-lettertype"/>
    <w:uiPriority w:val="99"/>
    <w:rsid w:val="003B6DB2"/>
    <w:rPr>
      <w:b/>
      <w:bCs/>
    </w:rPr>
  </w:style>
  <w:style w:type="character" w:customStyle="1" w:styleId="Typewriter">
    <w:name w:val="Typewriter"/>
    <w:basedOn w:val="Standaardalinea-lettertype"/>
    <w:uiPriority w:val="99"/>
    <w:rsid w:val="003B6DB2"/>
    <w:rPr>
      <w:rFonts w:ascii="Courier New" w:hAnsi="Courier New" w:cs="Courier New"/>
      <w:sz w:val="20"/>
      <w:szCs w:val="20"/>
    </w:rPr>
  </w:style>
  <w:style w:type="character" w:customStyle="1" w:styleId="Variable">
    <w:name w:val="Variable"/>
    <w:basedOn w:val="Standaardalinea-lettertype"/>
    <w:uiPriority w:val="99"/>
    <w:rsid w:val="003B6DB2"/>
    <w:rPr>
      <w:i/>
      <w:iCs/>
    </w:rPr>
  </w:style>
  <w:style w:type="character" w:customStyle="1" w:styleId="HTMLMarkup">
    <w:name w:val="HTML Markup"/>
    <w:basedOn w:val="Standaardalinea-lettertype"/>
    <w:uiPriority w:val="99"/>
    <w:rsid w:val="003B6DB2"/>
    <w:rPr>
      <w:vanish/>
      <w:color w:val="FF0000"/>
    </w:rPr>
  </w:style>
  <w:style w:type="character" w:customStyle="1" w:styleId="Comment">
    <w:name w:val="Comment"/>
    <w:basedOn w:val="Standaardalinea-lettertype"/>
    <w:uiPriority w:val="99"/>
    <w:rsid w:val="003B6DB2"/>
    <w:rPr>
      <w:vanish/>
    </w:rPr>
  </w:style>
  <w:style w:type="paragraph" w:customStyle="1" w:styleId="Kop11">
    <w:name w:val="Kop 11"/>
    <w:basedOn w:val="Standaard"/>
    <w:uiPriority w:val="99"/>
    <w:rsid w:val="003B6DB2"/>
    <w:pPr>
      <w:spacing w:after="60"/>
    </w:pPr>
    <w:rPr>
      <w:rFonts w:ascii="Arial" w:hAnsi="Arial" w:cs="Arial"/>
      <w:b/>
      <w:bCs/>
      <w:sz w:val="22"/>
      <w:szCs w:val="22"/>
    </w:rPr>
  </w:style>
  <w:style w:type="paragraph" w:customStyle="1" w:styleId="Kop21">
    <w:name w:val="Kop 21"/>
    <w:basedOn w:val="Standaard"/>
    <w:uiPriority w:val="99"/>
    <w:rsid w:val="003B6DB2"/>
    <w:pPr>
      <w:spacing w:after="240"/>
    </w:pPr>
    <w:rPr>
      <w:rFonts w:ascii="Arial" w:hAnsi="Arial" w:cs="Arial"/>
      <w:sz w:val="22"/>
      <w:szCs w:val="22"/>
      <w:lang w:val="en-US"/>
    </w:rPr>
  </w:style>
  <w:style w:type="paragraph" w:customStyle="1" w:styleId="Kop31">
    <w:name w:val="Kop 31"/>
    <w:basedOn w:val="Standaard"/>
    <w:uiPriority w:val="99"/>
    <w:rsid w:val="003B6DB2"/>
    <w:pPr>
      <w:spacing w:after="60"/>
    </w:pPr>
    <w:rPr>
      <w:rFonts w:ascii="Arial" w:hAnsi="Arial" w:cs="Arial"/>
      <w:sz w:val="24"/>
      <w:szCs w:val="24"/>
      <w:lang w:val="en-US"/>
    </w:rPr>
  </w:style>
  <w:style w:type="paragraph" w:customStyle="1" w:styleId="Kop41">
    <w:name w:val="Kop 41"/>
    <w:basedOn w:val="Standaard"/>
    <w:uiPriority w:val="99"/>
    <w:rsid w:val="003B6DB2"/>
    <w:pPr>
      <w:spacing w:after="6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Kop51">
    <w:name w:val="Kop 51"/>
    <w:basedOn w:val="Standaard"/>
    <w:uiPriority w:val="99"/>
    <w:rsid w:val="003B6DB2"/>
    <w:pPr>
      <w:spacing w:after="60"/>
    </w:pPr>
    <w:rPr>
      <w:rFonts w:ascii="Arial" w:hAnsi="Arial" w:cs="Arial"/>
      <w:sz w:val="22"/>
      <w:szCs w:val="22"/>
      <w:lang w:val="en-US"/>
    </w:rPr>
  </w:style>
  <w:style w:type="paragraph" w:customStyle="1" w:styleId="Kop61">
    <w:name w:val="Kop 61"/>
    <w:basedOn w:val="Standaard"/>
    <w:uiPriority w:val="99"/>
    <w:rsid w:val="003B6DB2"/>
    <w:pPr>
      <w:spacing w:after="60"/>
    </w:pPr>
    <w:rPr>
      <w:rFonts w:ascii="Arial" w:hAnsi="Arial" w:cs="Arial"/>
      <w:i/>
      <w:iCs/>
      <w:sz w:val="22"/>
      <w:szCs w:val="22"/>
      <w:lang w:val="en-US"/>
    </w:rPr>
  </w:style>
  <w:style w:type="paragraph" w:customStyle="1" w:styleId="Kop71">
    <w:name w:val="Kop 71"/>
    <w:basedOn w:val="Standaard"/>
    <w:uiPriority w:val="99"/>
    <w:rsid w:val="003B6DB2"/>
    <w:pPr>
      <w:spacing w:after="60"/>
    </w:pPr>
    <w:rPr>
      <w:rFonts w:ascii="Arial" w:hAnsi="Arial" w:cs="Arial"/>
      <w:sz w:val="24"/>
      <w:szCs w:val="24"/>
      <w:lang w:val="en-US"/>
    </w:rPr>
  </w:style>
  <w:style w:type="paragraph" w:customStyle="1" w:styleId="Kop81">
    <w:name w:val="Kop 81"/>
    <w:basedOn w:val="Standaard"/>
    <w:uiPriority w:val="99"/>
    <w:rsid w:val="003B6DB2"/>
    <w:pPr>
      <w:spacing w:after="60"/>
    </w:pPr>
    <w:rPr>
      <w:rFonts w:ascii="Arial" w:hAnsi="Arial" w:cs="Arial"/>
      <w:i/>
      <w:iCs/>
      <w:sz w:val="24"/>
      <w:szCs w:val="24"/>
      <w:lang w:val="en-US"/>
    </w:rPr>
  </w:style>
  <w:style w:type="paragraph" w:customStyle="1" w:styleId="Kop91">
    <w:name w:val="Kop 91"/>
    <w:basedOn w:val="Standaard"/>
    <w:uiPriority w:val="99"/>
    <w:rsid w:val="003B6DB2"/>
    <w:pPr>
      <w:spacing w:after="60"/>
    </w:pPr>
    <w:rPr>
      <w:rFonts w:ascii="Arial" w:hAnsi="Arial" w:cs="Arial"/>
      <w:b/>
      <w:bCs/>
      <w:i/>
      <w:iCs/>
      <w:sz w:val="18"/>
      <w:szCs w:val="18"/>
      <w:lang w:val="en-US"/>
    </w:r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3B6DB2"/>
    <w:rPr>
      <w:rFonts w:ascii="Verdana" w:hAnsi="Verdana"/>
      <w:sz w:val="19"/>
      <w:lang w:val="nl-NL" w:eastAsia="nl-NL"/>
    </w:rPr>
  </w:style>
  <w:style w:type="character" w:styleId="Paginanummer">
    <w:name w:val="page number"/>
    <w:basedOn w:val="Standaardalinea-lettertype"/>
    <w:uiPriority w:val="99"/>
    <w:rsid w:val="003B6DB2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3B6DB2"/>
    <w:rPr>
      <w:rFonts w:ascii="Verdana" w:hAnsi="Verdana"/>
      <w:lang w:val="nl-NL"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3B6DB2"/>
    <w:rPr>
      <w:rFonts w:ascii="Verdana" w:hAnsi="Verdana"/>
      <w:b/>
      <w:bCs/>
      <w:lang w:val="nl-NL" w:eastAsia="nl-NL"/>
    </w:rPr>
  </w:style>
  <w:style w:type="paragraph" w:customStyle="1" w:styleId="Legal3L1">
    <w:name w:val="Legal3_L1"/>
    <w:basedOn w:val="Standaard"/>
    <w:next w:val="Standaard"/>
    <w:uiPriority w:val="99"/>
    <w:rsid w:val="003B6DB2"/>
    <w:pPr>
      <w:keepNext/>
      <w:numPr>
        <w:numId w:val="7"/>
      </w:numPr>
      <w:spacing w:after="240"/>
      <w:outlineLvl w:val="0"/>
    </w:pPr>
    <w:rPr>
      <w:rFonts w:ascii="Times New Roman" w:hAnsi="Times New Roman"/>
      <w:b/>
      <w:bCs/>
      <w:caps/>
      <w:sz w:val="22"/>
      <w:szCs w:val="22"/>
      <w:lang w:val="en-US" w:eastAsia="en-US"/>
    </w:rPr>
  </w:style>
  <w:style w:type="paragraph" w:customStyle="1" w:styleId="Legal3L2">
    <w:name w:val="Legal3_L2"/>
    <w:basedOn w:val="Legal3L1"/>
    <w:next w:val="Standaard"/>
    <w:uiPriority w:val="99"/>
    <w:rsid w:val="003B6DB2"/>
    <w:pPr>
      <w:numPr>
        <w:ilvl w:val="1"/>
      </w:numPr>
      <w:outlineLvl w:val="1"/>
    </w:pPr>
    <w:rPr>
      <w:b w:val="0"/>
      <w:bCs w:val="0"/>
      <w:caps w:val="0"/>
    </w:rPr>
  </w:style>
  <w:style w:type="paragraph" w:customStyle="1" w:styleId="Legal3L3">
    <w:name w:val="Legal3_L3"/>
    <w:basedOn w:val="Legal3L2"/>
    <w:next w:val="Standaard"/>
    <w:uiPriority w:val="99"/>
    <w:rsid w:val="003B6DB2"/>
    <w:pPr>
      <w:keepNext w:val="0"/>
      <w:numPr>
        <w:ilvl w:val="2"/>
      </w:numPr>
      <w:outlineLvl w:val="2"/>
    </w:pPr>
  </w:style>
  <w:style w:type="paragraph" w:customStyle="1" w:styleId="Legal3L4">
    <w:name w:val="Legal3_L4"/>
    <w:basedOn w:val="Legal3L3"/>
    <w:next w:val="Standaard"/>
    <w:uiPriority w:val="99"/>
    <w:rsid w:val="003B6DB2"/>
    <w:pPr>
      <w:numPr>
        <w:ilvl w:val="3"/>
      </w:numPr>
      <w:outlineLvl w:val="3"/>
    </w:pPr>
  </w:style>
  <w:style w:type="paragraph" w:customStyle="1" w:styleId="Legal3L5">
    <w:name w:val="Legal3_L5"/>
    <w:basedOn w:val="Legal3L4"/>
    <w:next w:val="Standaard"/>
    <w:uiPriority w:val="99"/>
    <w:rsid w:val="003B6DB2"/>
    <w:pPr>
      <w:numPr>
        <w:ilvl w:val="4"/>
      </w:numPr>
      <w:outlineLvl w:val="4"/>
    </w:pPr>
  </w:style>
  <w:style w:type="paragraph" w:customStyle="1" w:styleId="Legal3L6">
    <w:name w:val="Legal3_L6"/>
    <w:basedOn w:val="Legal3L5"/>
    <w:next w:val="Standaard"/>
    <w:uiPriority w:val="99"/>
    <w:rsid w:val="003B6DB2"/>
    <w:pPr>
      <w:numPr>
        <w:ilvl w:val="5"/>
      </w:numPr>
      <w:ind w:left="0"/>
      <w:outlineLvl w:val="5"/>
    </w:pPr>
  </w:style>
  <w:style w:type="paragraph" w:customStyle="1" w:styleId="Legal3L7">
    <w:name w:val="Legal3_L7"/>
    <w:basedOn w:val="Legal3L6"/>
    <w:next w:val="Standaard"/>
    <w:uiPriority w:val="99"/>
    <w:rsid w:val="003B6DB2"/>
    <w:pPr>
      <w:numPr>
        <w:ilvl w:val="6"/>
      </w:numPr>
      <w:outlineLvl w:val="6"/>
    </w:pPr>
  </w:style>
  <w:style w:type="paragraph" w:customStyle="1" w:styleId="Legal3L8">
    <w:name w:val="Legal3_L8"/>
    <w:basedOn w:val="Legal3L7"/>
    <w:next w:val="Standaard"/>
    <w:uiPriority w:val="99"/>
    <w:rsid w:val="003B6DB2"/>
    <w:pPr>
      <w:numPr>
        <w:ilvl w:val="7"/>
      </w:numPr>
      <w:outlineLvl w:val="7"/>
    </w:pPr>
  </w:style>
  <w:style w:type="paragraph" w:customStyle="1" w:styleId="Legal3L9">
    <w:name w:val="Legal3_L9"/>
    <w:basedOn w:val="Legal3L8"/>
    <w:next w:val="Standaard"/>
    <w:uiPriority w:val="99"/>
    <w:rsid w:val="003B6DB2"/>
    <w:pPr>
      <w:keepNext/>
      <w:numPr>
        <w:ilvl w:val="8"/>
      </w:numPr>
      <w:spacing w:line="360" w:lineRule="auto"/>
      <w:ind w:firstLine="0"/>
      <w:jc w:val="center"/>
      <w:outlineLvl w:val="8"/>
    </w:pPr>
    <w:rPr>
      <w:b/>
      <w:bCs/>
      <w:smallCaps/>
    </w:rPr>
  </w:style>
  <w:style w:type="paragraph" w:styleId="Plattetekstinspringen">
    <w:name w:val="Body Text Indent"/>
    <w:basedOn w:val="Standaard"/>
    <w:link w:val="PlattetekstinspringenChar"/>
    <w:uiPriority w:val="99"/>
    <w:rsid w:val="003B6DB2"/>
    <w:pPr>
      <w:spacing w:after="120"/>
      <w:ind w:left="283"/>
    </w:pPr>
    <w:rPr>
      <w:rFonts w:ascii="Times New Roman" w:hAnsi="Times New Roman"/>
      <w:sz w:val="24"/>
      <w:szCs w:val="24"/>
      <w:lang w:val="en-US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rsid w:val="003B6DB2"/>
    <w:rPr>
      <w:sz w:val="24"/>
      <w:szCs w:val="24"/>
      <w:lang w:val="en-US" w:eastAsia="nl-NL"/>
    </w:rPr>
  </w:style>
  <w:style w:type="paragraph" w:customStyle="1" w:styleId="Text">
    <w:name w:val="Text"/>
    <w:basedOn w:val="Standaard"/>
    <w:uiPriority w:val="99"/>
    <w:rsid w:val="003B6DB2"/>
    <w:pPr>
      <w:spacing w:before="120"/>
      <w:ind w:left="2268"/>
    </w:pPr>
    <w:rPr>
      <w:rFonts w:ascii="Times New Roman" w:hAnsi="Times New Roman"/>
      <w:sz w:val="24"/>
      <w:szCs w:val="24"/>
      <w:lang w:val="fr-FR" w:eastAsia="en-US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locked/>
    <w:rsid w:val="003B6DB2"/>
    <w:rPr>
      <w:rFonts w:ascii="Tahoma" w:hAnsi="Tahoma" w:cs="Tahoma"/>
      <w:shd w:val="clear" w:color="auto" w:fill="000080"/>
      <w:lang w:val="nl-NL" w:eastAsia="nl-NL"/>
    </w:rPr>
  </w:style>
  <w:style w:type="paragraph" w:styleId="Normaalweb">
    <w:name w:val="Normal (Web)"/>
    <w:basedOn w:val="Standaard"/>
    <w:rsid w:val="003B6DB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jstalinea">
    <w:name w:val="List Paragraph"/>
    <w:basedOn w:val="Standaard"/>
    <w:uiPriority w:val="34"/>
    <w:qFormat/>
    <w:rsid w:val="009E35F9"/>
    <w:pPr>
      <w:ind w:left="720"/>
      <w:contextualSpacing/>
    </w:pPr>
  </w:style>
  <w:style w:type="paragraph" w:customStyle="1" w:styleId="Body2">
    <w:name w:val="Body 2"/>
    <w:basedOn w:val="Standaard"/>
    <w:rsid w:val="00BF5507"/>
    <w:pPr>
      <w:spacing w:after="210" w:line="264" w:lineRule="auto"/>
      <w:ind w:left="709"/>
    </w:pPr>
    <w:rPr>
      <w:rFonts w:ascii="Arial" w:eastAsia="Arial Unicode MS" w:hAnsi="Arial" w:cs="Arial"/>
      <w:sz w:val="21"/>
      <w:szCs w:val="21"/>
      <w:lang w:eastAsia="zh-CN"/>
    </w:rPr>
  </w:style>
  <w:style w:type="paragraph" w:customStyle="1" w:styleId="Level1">
    <w:name w:val="Level 1"/>
    <w:basedOn w:val="Standaard"/>
    <w:next w:val="Body2"/>
    <w:rsid w:val="00BF5507"/>
    <w:pPr>
      <w:numPr>
        <w:numId w:val="11"/>
      </w:numPr>
      <w:spacing w:after="210" w:line="264" w:lineRule="auto"/>
      <w:outlineLvl w:val="0"/>
    </w:pPr>
    <w:rPr>
      <w:rFonts w:ascii="Arial" w:eastAsia="Arial Unicode MS" w:hAnsi="Arial" w:cs="Arial"/>
      <w:sz w:val="21"/>
      <w:szCs w:val="21"/>
      <w:lang w:eastAsia="zh-CN"/>
    </w:rPr>
  </w:style>
  <w:style w:type="paragraph" w:customStyle="1" w:styleId="Level2">
    <w:name w:val="Level 2"/>
    <w:basedOn w:val="Body2"/>
    <w:next w:val="Body2"/>
    <w:rsid w:val="00BF5507"/>
    <w:pPr>
      <w:numPr>
        <w:ilvl w:val="1"/>
        <w:numId w:val="11"/>
      </w:numPr>
      <w:outlineLvl w:val="1"/>
    </w:pPr>
  </w:style>
  <w:style w:type="paragraph" w:customStyle="1" w:styleId="Level3">
    <w:name w:val="Level 3"/>
    <w:basedOn w:val="Standaard"/>
    <w:next w:val="Standaard"/>
    <w:rsid w:val="00BF5507"/>
    <w:pPr>
      <w:numPr>
        <w:ilvl w:val="2"/>
        <w:numId w:val="11"/>
      </w:numPr>
      <w:spacing w:after="210" w:line="264" w:lineRule="auto"/>
      <w:outlineLvl w:val="2"/>
    </w:pPr>
    <w:rPr>
      <w:rFonts w:ascii="Arial" w:eastAsia="Arial Unicode MS" w:hAnsi="Arial" w:cs="Arial"/>
      <w:sz w:val="21"/>
      <w:szCs w:val="21"/>
      <w:lang w:eastAsia="zh-CN"/>
    </w:rPr>
  </w:style>
  <w:style w:type="paragraph" w:customStyle="1" w:styleId="Level4">
    <w:name w:val="Level 4"/>
    <w:basedOn w:val="Standaard"/>
    <w:next w:val="Standaard"/>
    <w:rsid w:val="00BF5507"/>
    <w:pPr>
      <w:numPr>
        <w:ilvl w:val="3"/>
        <w:numId w:val="11"/>
      </w:numPr>
      <w:spacing w:after="210" w:line="264" w:lineRule="auto"/>
      <w:outlineLvl w:val="3"/>
    </w:pPr>
    <w:rPr>
      <w:rFonts w:ascii="Arial" w:eastAsia="Arial Unicode MS" w:hAnsi="Arial" w:cs="Arial"/>
      <w:sz w:val="21"/>
      <w:szCs w:val="21"/>
      <w:lang w:eastAsia="zh-CN"/>
    </w:rPr>
  </w:style>
  <w:style w:type="paragraph" w:customStyle="1" w:styleId="Level5">
    <w:name w:val="Level 5"/>
    <w:basedOn w:val="Standaard"/>
    <w:next w:val="Standaard"/>
    <w:rsid w:val="00BF5507"/>
    <w:pPr>
      <w:numPr>
        <w:ilvl w:val="4"/>
        <w:numId w:val="11"/>
      </w:numPr>
      <w:spacing w:after="210" w:line="264" w:lineRule="auto"/>
      <w:outlineLvl w:val="4"/>
    </w:pPr>
    <w:rPr>
      <w:rFonts w:ascii="Arial" w:eastAsia="Arial Unicode MS" w:hAnsi="Arial" w:cs="Arial"/>
      <w:sz w:val="21"/>
      <w:szCs w:val="21"/>
      <w:lang w:eastAsia="zh-CN"/>
    </w:rPr>
  </w:style>
  <w:style w:type="paragraph" w:styleId="Revisie">
    <w:name w:val="Revision"/>
    <w:hidden/>
    <w:uiPriority w:val="99"/>
    <w:semiHidden/>
    <w:rsid w:val="005E5572"/>
    <w:rPr>
      <w:rFonts w:ascii="Verdana" w:hAnsi="Verdana"/>
      <w:sz w:val="19"/>
    </w:rPr>
  </w:style>
  <w:style w:type="paragraph" w:customStyle="1" w:styleId="FHListnum3">
    <w:name w:val="FHListnum3"/>
    <w:basedOn w:val="Standaard"/>
    <w:next w:val="Standaard"/>
    <w:qFormat/>
    <w:rsid w:val="00F208BC"/>
    <w:pPr>
      <w:autoSpaceDE w:val="0"/>
      <w:autoSpaceDN w:val="0"/>
      <w:adjustRightInd w:val="0"/>
      <w:ind w:left="1304" w:hanging="567"/>
    </w:pPr>
    <w:rPr>
      <w:rFonts w:cs="Verdana"/>
    </w:rPr>
  </w:style>
  <w:style w:type="paragraph" w:customStyle="1" w:styleId="Style1">
    <w:name w:val="Style1"/>
    <w:basedOn w:val="FHListnum3"/>
    <w:qFormat/>
    <w:rsid w:val="0032037A"/>
    <w:pPr>
      <w:tabs>
        <w:tab w:val="num" w:pos="1800"/>
      </w:tabs>
      <w:ind w:left="907" w:hanging="1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1905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301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66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087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622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5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1968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4645">
          <w:marLeft w:val="139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0340">
          <w:marLeft w:val="139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4510">
          <w:marLeft w:val="139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025">
          <w:marLeft w:val="139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8597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9743">
          <w:marLeft w:val="139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9570">
          <w:marLeft w:val="139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721">
          <w:marLeft w:val="139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2739">
          <w:marLeft w:val="139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1441">
          <w:marLeft w:val="139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5116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5059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849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114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744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453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6947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916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002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349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7929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1825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71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474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66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14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831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21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6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6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8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01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786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95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50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10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1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2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rederik.hulleman\Application%20Data\Microsoft\Templates\inhou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621026F3DCC64B9E844AE98DC224A9" ma:contentTypeVersion="" ma:contentTypeDescription="Een nieuw document maken." ma:contentTypeScope="" ma:versionID="bcb9176c6ef219094a8b4ffcaa88ea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D76AD-AF39-49B9-AE0F-234C39BB5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E8D8AD-3307-441D-95CE-835A703C4F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1A21-1442-46E0-8109-337A93C5BF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2E8E00-C340-4B9B-9011-6E9B06199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inhoud</Template>
  <TotalTime>0</TotalTime>
  <Pages>4</Pages>
  <Words>315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Enexis</Company>
  <LinksUpToDate>false</LinksUpToDate>
  <CharactersWithSpaces>2045</CharactersWithSpaces>
  <SharedDoc>false</SharedDoc>
  <HLinks>
    <vt:vector size="6" baseType="variant"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_Toc239159149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Enexis</dc:creator>
  <cp:lastModifiedBy>Weijen, Corine van</cp:lastModifiedBy>
  <cp:revision>2</cp:revision>
  <cp:lastPrinted>2012-12-27T14:46:00Z</cp:lastPrinted>
  <dcterms:created xsi:type="dcterms:W3CDTF">2017-04-28T09:11:00Z</dcterms:created>
  <dcterms:modified xsi:type="dcterms:W3CDTF">2017-04-28T09:11:00Z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0x01010046621026F3DCC64B9E844AE98DC224A9</vt:lpwstr>
  </property>
</Properties>
</file>